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4A0"/>
      </w:tblPr>
      <w:tblGrid>
        <w:gridCol w:w="2594"/>
        <w:gridCol w:w="7448"/>
        <w:gridCol w:w="1578"/>
        <w:gridCol w:w="307"/>
        <w:gridCol w:w="1274"/>
        <w:gridCol w:w="1585"/>
      </w:tblGrid>
      <w:tr w:rsidR="000208F4" w:rsidTr="000208F4">
        <w:trPr>
          <w:cantSplit/>
        </w:trPr>
        <w:tc>
          <w:tcPr>
            <w:tcW w:w="2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08F4" w:rsidRDefault="000208F4" w:rsidP="00F81A7E"/>
        </w:tc>
        <w:tc>
          <w:tcPr>
            <w:tcW w:w="7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08F4" w:rsidRDefault="000208F4" w:rsidP="00F81A7E"/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08F4" w:rsidRDefault="000208F4" w:rsidP="00F81A7E"/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08F4" w:rsidRDefault="000208F4" w:rsidP="00F81A7E"/>
        </w:tc>
        <w:tc>
          <w:tcPr>
            <w:tcW w:w="28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208F4" w:rsidRDefault="000208F4" w:rsidP="00F81A7E">
            <w:r>
              <w:t>Приложение 1</w:t>
            </w:r>
          </w:p>
        </w:tc>
      </w:tr>
      <w:tr w:rsidR="000208F4" w:rsidTr="000208F4">
        <w:trPr>
          <w:cantSplit/>
        </w:trPr>
        <w:tc>
          <w:tcPr>
            <w:tcW w:w="2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08F4" w:rsidRDefault="000208F4" w:rsidP="00F81A7E"/>
        </w:tc>
        <w:tc>
          <w:tcPr>
            <w:tcW w:w="7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08F4" w:rsidRDefault="000208F4" w:rsidP="00F81A7E"/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08F4" w:rsidRDefault="000208F4" w:rsidP="00F81A7E"/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08F4" w:rsidRDefault="000208F4" w:rsidP="00F81A7E"/>
        </w:tc>
        <w:tc>
          <w:tcPr>
            <w:tcW w:w="28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208F4" w:rsidRDefault="000208F4" w:rsidP="00F81A7E">
            <w:r>
              <w:t>к решению Саратовской</w:t>
            </w:r>
            <w:r>
              <w:br/>
              <w:t>городской Думы</w:t>
            </w:r>
          </w:p>
        </w:tc>
      </w:tr>
      <w:tr w:rsidR="000208F4" w:rsidTr="000208F4">
        <w:trPr>
          <w:cantSplit/>
        </w:trPr>
        <w:tc>
          <w:tcPr>
            <w:tcW w:w="2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08F4" w:rsidRDefault="000208F4" w:rsidP="00F81A7E"/>
        </w:tc>
        <w:tc>
          <w:tcPr>
            <w:tcW w:w="7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08F4" w:rsidRDefault="000208F4" w:rsidP="00F81A7E"/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08F4" w:rsidRDefault="000208F4" w:rsidP="00F81A7E"/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08F4" w:rsidRDefault="000208F4" w:rsidP="00F81A7E"/>
        </w:tc>
        <w:tc>
          <w:tcPr>
            <w:tcW w:w="28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208F4" w:rsidRPr="00E1790A" w:rsidRDefault="000208F4" w:rsidP="00782306">
            <w:r>
              <w:t xml:space="preserve">от </w:t>
            </w:r>
            <w:r w:rsidR="00E1790A">
              <w:t>06.12.2018</w:t>
            </w:r>
            <w:r>
              <w:t xml:space="preserve"> №</w:t>
            </w:r>
            <w:r w:rsidR="00782306">
              <w:t xml:space="preserve"> 44-324</w:t>
            </w:r>
            <w:r>
              <w:t xml:space="preserve"> </w:t>
            </w:r>
          </w:p>
        </w:tc>
      </w:tr>
      <w:tr w:rsidR="000208F4" w:rsidTr="000208F4">
        <w:trPr>
          <w:cantSplit/>
        </w:trPr>
        <w:tc>
          <w:tcPr>
            <w:tcW w:w="2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08F4" w:rsidRDefault="000208F4" w:rsidP="00F81A7E">
            <w:r>
              <w:t xml:space="preserve">  </w:t>
            </w:r>
          </w:p>
        </w:tc>
        <w:tc>
          <w:tcPr>
            <w:tcW w:w="7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08F4" w:rsidRDefault="000208F4" w:rsidP="00F81A7E">
            <w:pPr>
              <w:jc w:val="right"/>
            </w:pPr>
          </w:p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08F4" w:rsidRDefault="000208F4" w:rsidP="00F81A7E">
            <w:pPr>
              <w:jc w:val="right"/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08F4" w:rsidRDefault="000208F4" w:rsidP="00F81A7E">
            <w:pPr>
              <w:jc w:val="right"/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08F4" w:rsidRDefault="000208F4" w:rsidP="00F81A7E">
            <w:pPr>
              <w:jc w:val="right"/>
            </w:pP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08F4" w:rsidRDefault="000208F4" w:rsidP="00F81A7E">
            <w:pPr>
              <w:jc w:val="right"/>
            </w:pPr>
          </w:p>
        </w:tc>
      </w:tr>
      <w:tr w:rsidR="000208F4" w:rsidTr="000208F4">
        <w:trPr>
          <w:cantSplit/>
        </w:trPr>
        <w:tc>
          <w:tcPr>
            <w:tcW w:w="1478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208F4" w:rsidRDefault="000208F4" w:rsidP="00F81A7E">
            <w:pPr>
              <w:jc w:val="center"/>
            </w:pPr>
            <w:r>
              <w:t>Поступление доходов в бюджет муниципального образования «Город Саратов»</w:t>
            </w:r>
            <w:r>
              <w:br/>
              <w:t>на 2019 год и на плановый период 2020 и 2021 годов</w:t>
            </w:r>
          </w:p>
        </w:tc>
      </w:tr>
      <w:tr w:rsidR="000208F4" w:rsidTr="000208F4">
        <w:trPr>
          <w:cantSplit/>
        </w:trPr>
        <w:tc>
          <w:tcPr>
            <w:tcW w:w="2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08F4" w:rsidRDefault="000208F4" w:rsidP="00F81A7E">
            <w:pPr>
              <w:jc w:val="center"/>
            </w:pPr>
            <w:r>
              <w:t xml:space="preserve">  </w:t>
            </w:r>
          </w:p>
        </w:tc>
        <w:tc>
          <w:tcPr>
            <w:tcW w:w="7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08F4" w:rsidRDefault="000208F4" w:rsidP="00F81A7E">
            <w:pPr>
              <w:jc w:val="center"/>
            </w:pPr>
          </w:p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08F4" w:rsidRDefault="000208F4" w:rsidP="00F81A7E">
            <w:pPr>
              <w:jc w:val="center"/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08F4" w:rsidRDefault="000208F4" w:rsidP="00F81A7E">
            <w:pPr>
              <w:jc w:val="center"/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08F4" w:rsidRDefault="000208F4" w:rsidP="00F81A7E">
            <w:pPr>
              <w:jc w:val="center"/>
            </w:pP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08F4" w:rsidRDefault="000208F4" w:rsidP="00F81A7E">
            <w:pPr>
              <w:jc w:val="center"/>
            </w:pPr>
          </w:p>
        </w:tc>
      </w:tr>
      <w:tr w:rsidR="000208F4" w:rsidTr="000208F4">
        <w:trPr>
          <w:cantSplit/>
        </w:trPr>
        <w:tc>
          <w:tcPr>
            <w:tcW w:w="2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08F4" w:rsidRDefault="000208F4" w:rsidP="00F81A7E">
            <w:r>
              <w:t xml:space="preserve">  </w:t>
            </w:r>
          </w:p>
        </w:tc>
        <w:tc>
          <w:tcPr>
            <w:tcW w:w="7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08F4" w:rsidRDefault="000208F4" w:rsidP="00F81A7E"/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08F4" w:rsidRDefault="000208F4" w:rsidP="00F81A7E"/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08F4" w:rsidRDefault="000208F4" w:rsidP="00F81A7E"/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08F4" w:rsidRDefault="000208F4" w:rsidP="00F81A7E"/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08F4" w:rsidRDefault="000208F4" w:rsidP="00F81A7E">
            <w:pPr>
              <w:jc w:val="right"/>
            </w:pPr>
            <w:r>
              <w:t>тыс. руб.</w:t>
            </w:r>
          </w:p>
        </w:tc>
      </w:tr>
      <w:tr w:rsidR="000208F4" w:rsidTr="000208F4">
        <w:trPr>
          <w:cantSplit/>
          <w:trHeight w:val="285"/>
        </w:trPr>
        <w:tc>
          <w:tcPr>
            <w:tcW w:w="25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8F4" w:rsidRDefault="000208F4" w:rsidP="00F81A7E">
            <w:pPr>
              <w:jc w:val="center"/>
            </w:pPr>
            <w:r>
              <w:t>Код</w:t>
            </w:r>
          </w:p>
        </w:tc>
        <w:tc>
          <w:tcPr>
            <w:tcW w:w="744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208F4" w:rsidRDefault="000208F4" w:rsidP="00F81A7E">
            <w:pPr>
              <w:jc w:val="center"/>
            </w:pPr>
            <w:r>
              <w:t>Наименование</w:t>
            </w:r>
          </w:p>
        </w:tc>
        <w:tc>
          <w:tcPr>
            <w:tcW w:w="15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208F4" w:rsidRDefault="000208F4" w:rsidP="00F81A7E">
            <w:pPr>
              <w:jc w:val="center"/>
            </w:pPr>
            <w:r>
              <w:t>2019 год</w:t>
            </w:r>
          </w:p>
        </w:tc>
        <w:tc>
          <w:tcPr>
            <w:tcW w:w="158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8F4" w:rsidRDefault="000208F4" w:rsidP="00F81A7E">
            <w:pPr>
              <w:jc w:val="center"/>
            </w:pPr>
            <w:r>
              <w:t>2020 год</w:t>
            </w:r>
          </w:p>
        </w:tc>
        <w:tc>
          <w:tcPr>
            <w:tcW w:w="1585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8F4" w:rsidRDefault="000208F4" w:rsidP="00F81A7E">
            <w:pPr>
              <w:jc w:val="center"/>
            </w:pPr>
            <w:r>
              <w:t>2021 год</w:t>
            </w:r>
          </w:p>
        </w:tc>
      </w:tr>
      <w:tr w:rsidR="000208F4" w:rsidTr="000208F4">
        <w:trPr>
          <w:cantSplit/>
          <w:trHeight w:val="285"/>
        </w:trPr>
        <w:tc>
          <w:tcPr>
            <w:tcW w:w="259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8F4" w:rsidRDefault="000208F4" w:rsidP="00F81A7E"/>
        </w:tc>
        <w:tc>
          <w:tcPr>
            <w:tcW w:w="7448" w:type="dxa"/>
            <w:vMerge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  <w:hideMark/>
          </w:tcPr>
          <w:p w:rsidR="000208F4" w:rsidRDefault="000208F4" w:rsidP="00F81A7E"/>
        </w:tc>
        <w:tc>
          <w:tcPr>
            <w:tcW w:w="1578" w:type="dxa"/>
            <w:vMerge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208F4" w:rsidRDefault="000208F4" w:rsidP="00F81A7E"/>
        </w:tc>
        <w:tc>
          <w:tcPr>
            <w:tcW w:w="1581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8F4" w:rsidRDefault="000208F4" w:rsidP="00F81A7E"/>
        </w:tc>
        <w:tc>
          <w:tcPr>
            <w:tcW w:w="1585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08F4" w:rsidRDefault="000208F4" w:rsidP="00F81A7E"/>
        </w:tc>
      </w:tr>
    </w:tbl>
    <w:p w:rsidR="000208F4" w:rsidRPr="000208F4" w:rsidRDefault="000208F4">
      <w:pPr>
        <w:rPr>
          <w:sz w:val="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594"/>
        <w:gridCol w:w="7448"/>
        <w:gridCol w:w="1578"/>
        <w:gridCol w:w="307"/>
        <w:gridCol w:w="1274"/>
        <w:gridCol w:w="1585"/>
      </w:tblGrid>
      <w:tr w:rsidR="000208F4" w:rsidTr="000208F4">
        <w:trPr>
          <w:cantSplit/>
          <w:tblHeader/>
        </w:trPr>
        <w:tc>
          <w:tcPr>
            <w:tcW w:w="25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0208F4" w:rsidRDefault="000208F4" w:rsidP="00F81A7E">
            <w:pPr>
              <w:jc w:val="center"/>
            </w:pPr>
            <w:r>
              <w:t>1</w:t>
            </w:r>
          </w:p>
        </w:tc>
        <w:tc>
          <w:tcPr>
            <w:tcW w:w="74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0208F4" w:rsidRDefault="000208F4" w:rsidP="00F81A7E">
            <w:pPr>
              <w:jc w:val="center"/>
            </w:pPr>
            <w:r>
              <w:t>2</w:t>
            </w:r>
          </w:p>
        </w:tc>
        <w:tc>
          <w:tcPr>
            <w:tcW w:w="15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0208F4" w:rsidRDefault="000208F4" w:rsidP="00F81A7E">
            <w:pPr>
              <w:jc w:val="center"/>
            </w:pPr>
            <w:r>
              <w:t>3</w:t>
            </w:r>
          </w:p>
        </w:tc>
        <w:tc>
          <w:tcPr>
            <w:tcW w:w="158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0208F4" w:rsidRDefault="000208F4" w:rsidP="00F81A7E">
            <w:pPr>
              <w:jc w:val="center"/>
            </w:pPr>
            <w:r>
              <w:t>4</w:t>
            </w:r>
          </w:p>
        </w:tc>
        <w:tc>
          <w:tcPr>
            <w:tcW w:w="15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0208F4" w:rsidRDefault="000208F4" w:rsidP="00F81A7E">
            <w:pPr>
              <w:jc w:val="center"/>
            </w:pPr>
            <w:r>
              <w:t>5</w:t>
            </w:r>
          </w:p>
        </w:tc>
      </w:tr>
      <w:tr w:rsidR="000208F4" w:rsidTr="000208F4">
        <w:trPr>
          <w:cantSplit/>
        </w:trPr>
        <w:tc>
          <w:tcPr>
            <w:tcW w:w="2594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0208F4" w:rsidRDefault="000208F4" w:rsidP="00F81A7E">
            <w:pPr>
              <w:jc w:val="center"/>
            </w:pPr>
            <w:r>
              <w:t xml:space="preserve">1 00 00000 00 0000 000 </w:t>
            </w:r>
          </w:p>
        </w:tc>
        <w:tc>
          <w:tcPr>
            <w:tcW w:w="7448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0208F4" w:rsidRDefault="000208F4" w:rsidP="00F81A7E">
            <w:r>
              <w:t>НАЛОГОВЫЕ И НЕНАЛОГОВЫЕ ДОХОДЫ</w:t>
            </w:r>
          </w:p>
        </w:tc>
        <w:tc>
          <w:tcPr>
            <w:tcW w:w="157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0208F4" w:rsidRDefault="000208F4" w:rsidP="00F81A7E">
            <w:pPr>
              <w:jc w:val="right"/>
            </w:pPr>
            <w:r>
              <w:t>7 115 535,0</w:t>
            </w:r>
          </w:p>
        </w:tc>
        <w:tc>
          <w:tcPr>
            <w:tcW w:w="1581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0208F4" w:rsidRDefault="000208F4" w:rsidP="00F81A7E">
            <w:pPr>
              <w:jc w:val="right"/>
            </w:pPr>
            <w:r>
              <w:t>7 361 312,3</w:t>
            </w:r>
          </w:p>
        </w:tc>
        <w:tc>
          <w:tcPr>
            <w:tcW w:w="1585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0208F4" w:rsidRDefault="000208F4" w:rsidP="00F81A7E">
            <w:pPr>
              <w:jc w:val="right"/>
            </w:pPr>
            <w:r>
              <w:t>7 268 133,9</w:t>
            </w:r>
          </w:p>
        </w:tc>
      </w:tr>
      <w:tr w:rsidR="000208F4" w:rsidTr="000208F4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0208F4" w:rsidRDefault="000208F4" w:rsidP="00F81A7E">
            <w:pPr>
              <w:jc w:val="center"/>
            </w:pPr>
            <w:r>
              <w:t xml:space="preserve">1 01 00000 00 0000 000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0208F4" w:rsidRDefault="000208F4" w:rsidP="00F81A7E">
            <w:r>
              <w:t>НАЛОГИ НА ПРИБЫЛЬ, ДОХОДЫ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0208F4" w:rsidRDefault="000208F4" w:rsidP="00F81A7E">
            <w:pPr>
              <w:jc w:val="right"/>
            </w:pPr>
            <w:r>
              <w:t>4 502 640,0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0208F4" w:rsidRDefault="000208F4" w:rsidP="00F81A7E">
            <w:pPr>
              <w:jc w:val="right"/>
            </w:pPr>
            <w:r>
              <w:t>4 741 280,0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208F4" w:rsidRDefault="000208F4" w:rsidP="00F81A7E">
            <w:pPr>
              <w:jc w:val="right"/>
            </w:pPr>
            <w:r>
              <w:t>5 044 722,0</w:t>
            </w:r>
          </w:p>
        </w:tc>
      </w:tr>
      <w:tr w:rsidR="000208F4" w:rsidTr="000208F4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0208F4" w:rsidRDefault="000208F4" w:rsidP="00F81A7E">
            <w:pPr>
              <w:jc w:val="center"/>
            </w:pPr>
            <w:r>
              <w:t xml:space="preserve">1 01 02000 01 0000 110 </w:t>
            </w:r>
          </w:p>
        </w:tc>
        <w:tc>
          <w:tcPr>
            <w:tcW w:w="7448" w:type="dxa"/>
            <w:shd w:val="clear" w:color="auto" w:fill="auto"/>
            <w:hideMark/>
          </w:tcPr>
          <w:p w:rsidR="000208F4" w:rsidRDefault="000208F4" w:rsidP="00F81A7E">
            <w:r>
              <w:t>Налог на доходы физических лиц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0208F4" w:rsidRDefault="000208F4" w:rsidP="00F81A7E">
            <w:pPr>
              <w:jc w:val="right"/>
            </w:pPr>
            <w:r>
              <w:t>4 502 640,0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0208F4" w:rsidRDefault="000208F4" w:rsidP="00F81A7E">
            <w:pPr>
              <w:jc w:val="right"/>
            </w:pPr>
            <w:r>
              <w:t>4 741 280,0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208F4" w:rsidRDefault="000208F4" w:rsidP="00F81A7E">
            <w:pPr>
              <w:jc w:val="right"/>
            </w:pPr>
            <w:r>
              <w:t>5 044 722,0</w:t>
            </w:r>
          </w:p>
        </w:tc>
      </w:tr>
      <w:tr w:rsidR="000208F4" w:rsidTr="000208F4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0208F4" w:rsidRDefault="000208F4" w:rsidP="00F81A7E">
            <w:pPr>
              <w:jc w:val="center"/>
            </w:pPr>
            <w:r>
              <w:t xml:space="preserve">1 03 00000 00 0000 000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0208F4" w:rsidRDefault="000208F4" w:rsidP="00F81A7E">
            <w: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0208F4" w:rsidRDefault="000208F4" w:rsidP="00F81A7E">
            <w:pPr>
              <w:jc w:val="right"/>
            </w:pPr>
            <w:r>
              <w:t>43 556,0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0208F4" w:rsidRDefault="000208F4" w:rsidP="00F81A7E">
            <w:pPr>
              <w:jc w:val="right"/>
            </w:pPr>
            <w:r>
              <w:t>57 050,9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208F4" w:rsidRDefault="000208F4" w:rsidP="00F81A7E">
            <w:pPr>
              <w:jc w:val="right"/>
            </w:pPr>
            <w:r>
              <w:t>81 111,2</w:t>
            </w:r>
          </w:p>
        </w:tc>
      </w:tr>
      <w:tr w:rsidR="000208F4" w:rsidTr="000208F4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0208F4" w:rsidRDefault="000208F4" w:rsidP="00F81A7E">
            <w:pPr>
              <w:jc w:val="center"/>
            </w:pPr>
            <w:r>
              <w:t xml:space="preserve">1 03 02000 01 0000 110 </w:t>
            </w:r>
          </w:p>
        </w:tc>
        <w:tc>
          <w:tcPr>
            <w:tcW w:w="7448" w:type="dxa"/>
            <w:shd w:val="clear" w:color="auto" w:fill="auto"/>
            <w:hideMark/>
          </w:tcPr>
          <w:p w:rsidR="000208F4" w:rsidRDefault="000208F4" w:rsidP="00F81A7E">
            <w: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0208F4" w:rsidRDefault="000208F4" w:rsidP="00F81A7E">
            <w:pPr>
              <w:jc w:val="right"/>
            </w:pPr>
            <w:r>
              <w:t>43 556,0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0208F4" w:rsidRDefault="000208F4" w:rsidP="00F81A7E">
            <w:pPr>
              <w:jc w:val="right"/>
            </w:pPr>
            <w:r>
              <w:t>57 050,9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208F4" w:rsidRDefault="000208F4" w:rsidP="00F81A7E">
            <w:pPr>
              <w:jc w:val="right"/>
            </w:pPr>
            <w:r>
              <w:t>81 111,2</w:t>
            </w:r>
          </w:p>
        </w:tc>
      </w:tr>
      <w:tr w:rsidR="000208F4" w:rsidTr="000208F4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0208F4" w:rsidRDefault="000208F4" w:rsidP="00F81A7E">
            <w:pPr>
              <w:jc w:val="center"/>
            </w:pPr>
            <w:r>
              <w:t xml:space="preserve">1 05 00000 00 0000 000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0208F4" w:rsidRDefault="000208F4" w:rsidP="00F81A7E">
            <w:r>
              <w:t>НАЛОГИ НА СОВОКУПНЫЙ ДОХОД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0208F4" w:rsidRDefault="000208F4" w:rsidP="00F81A7E">
            <w:pPr>
              <w:jc w:val="right"/>
            </w:pPr>
            <w:r>
              <w:t>600 502,0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0208F4" w:rsidRDefault="000208F4" w:rsidP="00F81A7E">
            <w:pPr>
              <w:jc w:val="right"/>
            </w:pPr>
            <w:r>
              <w:t>596 905,0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208F4" w:rsidRDefault="000208F4" w:rsidP="00F81A7E">
            <w:pPr>
              <w:jc w:val="right"/>
            </w:pPr>
            <w:r>
              <w:t>178 023,0</w:t>
            </w:r>
          </w:p>
        </w:tc>
      </w:tr>
      <w:tr w:rsidR="000208F4" w:rsidTr="000208F4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0208F4" w:rsidRDefault="000208F4" w:rsidP="00F81A7E">
            <w:pPr>
              <w:jc w:val="center"/>
            </w:pPr>
            <w:r>
              <w:t xml:space="preserve">1 05 02000 02 0000 110 </w:t>
            </w:r>
          </w:p>
        </w:tc>
        <w:tc>
          <w:tcPr>
            <w:tcW w:w="7448" w:type="dxa"/>
            <w:shd w:val="clear" w:color="auto" w:fill="auto"/>
            <w:hideMark/>
          </w:tcPr>
          <w:p w:rsidR="000208F4" w:rsidRDefault="000208F4" w:rsidP="00F81A7E">
            <w:r>
              <w:t>Единый налог на вмененный доход для отдельных видов деятельности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0208F4" w:rsidRDefault="000208F4" w:rsidP="00F81A7E">
            <w:pPr>
              <w:jc w:val="right"/>
            </w:pPr>
            <w:r>
              <w:t>562 106,0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0208F4" w:rsidRDefault="000208F4" w:rsidP="00F81A7E">
            <w:pPr>
              <w:jc w:val="right"/>
            </w:pPr>
            <w:r>
              <w:t>558 509,0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208F4" w:rsidRDefault="000208F4" w:rsidP="00F81A7E">
            <w:pPr>
              <w:jc w:val="right"/>
            </w:pPr>
            <w:r>
              <w:t>139 627,0</w:t>
            </w:r>
          </w:p>
        </w:tc>
      </w:tr>
      <w:tr w:rsidR="000208F4" w:rsidTr="000208F4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0208F4" w:rsidRDefault="000208F4" w:rsidP="00F81A7E">
            <w:pPr>
              <w:jc w:val="center"/>
            </w:pPr>
            <w:r>
              <w:t xml:space="preserve">1 05 03000 01 0000 110 </w:t>
            </w:r>
          </w:p>
        </w:tc>
        <w:tc>
          <w:tcPr>
            <w:tcW w:w="7448" w:type="dxa"/>
            <w:shd w:val="clear" w:color="auto" w:fill="auto"/>
            <w:hideMark/>
          </w:tcPr>
          <w:p w:rsidR="000208F4" w:rsidRDefault="000208F4" w:rsidP="00F81A7E">
            <w:r>
              <w:t>Единый сельскохозяйственный налог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0208F4" w:rsidRDefault="000208F4" w:rsidP="00F81A7E">
            <w:pPr>
              <w:jc w:val="right"/>
            </w:pPr>
            <w:r>
              <w:t>6 070,0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0208F4" w:rsidRDefault="000208F4" w:rsidP="00F81A7E">
            <w:pPr>
              <w:jc w:val="right"/>
            </w:pPr>
            <w:r>
              <w:t>6 070,0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208F4" w:rsidRDefault="000208F4" w:rsidP="00F81A7E">
            <w:pPr>
              <w:jc w:val="right"/>
            </w:pPr>
            <w:r>
              <w:t>6 070,0</w:t>
            </w:r>
          </w:p>
        </w:tc>
      </w:tr>
      <w:tr w:rsidR="000208F4" w:rsidTr="000208F4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0208F4" w:rsidRDefault="000208F4" w:rsidP="00F81A7E">
            <w:pPr>
              <w:jc w:val="center"/>
            </w:pPr>
            <w:r>
              <w:t xml:space="preserve">1 05 04010 02 0000 110 </w:t>
            </w:r>
          </w:p>
        </w:tc>
        <w:tc>
          <w:tcPr>
            <w:tcW w:w="7448" w:type="dxa"/>
            <w:shd w:val="clear" w:color="auto" w:fill="auto"/>
            <w:hideMark/>
          </w:tcPr>
          <w:p w:rsidR="000208F4" w:rsidRDefault="000208F4" w:rsidP="00F81A7E">
            <w: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0208F4" w:rsidRDefault="000208F4" w:rsidP="00F81A7E">
            <w:pPr>
              <w:jc w:val="right"/>
            </w:pPr>
            <w:r>
              <w:t>32 326,0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0208F4" w:rsidRDefault="000208F4" w:rsidP="00F81A7E">
            <w:pPr>
              <w:jc w:val="right"/>
            </w:pPr>
            <w:r>
              <w:t>32 326,0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208F4" w:rsidRDefault="000208F4" w:rsidP="00F81A7E">
            <w:pPr>
              <w:jc w:val="right"/>
            </w:pPr>
            <w:r>
              <w:t>32 326,0</w:t>
            </w:r>
          </w:p>
        </w:tc>
      </w:tr>
      <w:tr w:rsidR="000208F4" w:rsidTr="000208F4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0208F4" w:rsidRDefault="000208F4" w:rsidP="00F81A7E">
            <w:pPr>
              <w:jc w:val="center"/>
            </w:pPr>
            <w:r>
              <w:t xml:space="preserve">1 06 00000 00 0000 000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0208F4" w:rsidRDefault="000208F4" w:rsidP="00F81A7E">
            <w:r>
              <w:t>НАЛОГИ НА ИМУЩЕСТВО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0208F4" w:rsidRDefault="000208F4" w:rsidP="00F81A7E">
            <w:pPr>
              <w:jc w:val="right"/>
            </w:pPr>
            <w:r>
              <w:t>968 705,0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0208F4" w:rsidRDefault="000208F4" w:rsidP="00F81A7E">
            <w:pPr>
              <w:jc w:val="right"/>
            </w:pPr>
            <w:r>
              <w:t>968 798,0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208F4" w:rsidRDefault="000208F4" w:rsidP="00F81A7E">
            <w:pPr>
              <w:jc w:val="right"/>
            </w:pPr>
            <w:r>
              <w:t>968 894,0</w:t>
            </w:r>
          </w:p>
        </w:tc>
      </w:tr>
      <w:tr w:rsidR="000208F4" w:rsidTr="000208F4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0208F4" w:rsidRDefault="000208F4" w:rsidP="00F81A7E">
            <w:pPr>
              <w:jc w:val="center"/>
            </w:pPr>
            <w:r>
              <w:t xml:space="preserve">1 06 01020 04 0000 110 </w:t>
            </w:r>
          </w:p>
        </w:tc>
        <w:tc>
          <w:tcPr>
            <w:tcW w:w="7448" w:type="dxa"/>
            <w:shd w:val="clear" w:color="auto" w:fill="auto"/>
            <w:hideMark/>
          </w:tcPr>
          <w:p w:rsidR="000208F4" w:rsidRDefault="000208F4" w:rsidP="00F81A7E">
            <w:r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0208F4" w:rsidRDefault="000208F4" w:rsidP="00F81A7E">
            <w:pPr>
              <w:jc w:val="right"/>
            </w:pPr>
            <w:r>
              <w:t>586 352,0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0208F4" w:rsidRDefault="000208F4" w:rsidP="00F81A7E">
            <w:pPr>
              <w:jc w:val="right"/>
            </w:pPr>
            <w:r>
              <w:t>586 352,0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208F4" w:rsidRDefault="000208F4" w:rsidP="00F81A7E">
            <w:pPr>
              <w:jc w:val="right"/>
            </w:pPr>
            <w:r>
              <w:t>586 352,0</w:t>
            </w:r>
          </w:p>
        </w:tc>
      </w:tr>
      <w:tr w:rsidR="000208F4" w:rsidTr="000208F4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0208F4" w:rsidRDefault="000208F4" w:rsidP="00F81A7E">
            <w:pPr>
              <w:jc w:val="center"/>
            </w:pPr>
            <w:r>
              <w:t xml:space="preserve">1 06 06000 00 0000 110 </w:t>
            </w:r>
          </w:p>
        </w:tc>
        <w:tc>
          <w:tcPr>
            <w:tcW w:w="7448" w:type="dxa"/>
            <w:shd w:val="clear" w:color="auto" w:fill="auto"/>
            <w:hideMark/>
          </w:tcPr>
          <w:p w:rsidR="000208F4" w:rsidRDefault="000208F4" w:rsidP="00F81A7E">
            <w:r>
              <w:t>Земельный налог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0208F4" w:rsidRDefault="000208F4" w:rsidP="00F81A7E">
            <w:pPr>
              <w:jc w:val="right"/>
            </w:pPr>
            <w:r>
              <w:t>382 353,0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0208F4" w:rsidRDefault="000208F4" w:rsidP="00F81A7E">
            <w:pPr>
              <w:jc w:val="right"/>
            </w:pPr>
            <w:r>
              <w:t>382 446,0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208F4" w:rsidRDefault="000208F4" w:rsidP="00F81A7E">
            <w:pPr>
              <w:jc w:val="right"/>
            </w:pPr>
            <w:r>
              <w:t>382 542,0</w:t>
            </w:r>
          </w:p>
        </w:tc>
      </w:tr>
      <w:tr w:rsidR="000208F4" w:rsidTr="000208F4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0208F4" w:rsidRDefault="000208F4" w:rsidP="00F81A7E">
            <w:pPr>
              <w:jc w:val="center"/>
            </w:pPr>
            <w:r>
              <w:t xml:space="preserve">1 08 00000 00 0000 000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0208F4" w:rsidRDefault="000208F4" w:rsidP="00F81A7E">
            <w:r>
              <w:t>ГОСУДАРСТВЕННАЯ ПОШЛИНА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0208F4" w:rsidRDefault="000208F4" w:rsidP="00F81A7E">
            <w:pPr>
              <w:jc w:val="right"/>
            </w:pPr>
            <w:r>
              <w:t>208 965,0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0208F4" w:rsidRDefault="000208F4" w:rsidP="00F81A7E">
            <w:pPr>
              <w:jc w:val="right"/>
            </w:pPr>
            <w:r>
              <w:t>213 128,0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208F4" w:rsidRDefault="000208F4" w:rsidP="00F81A7E">
            <w:pPr>
              <w:jc w:val="right"/>
            </w:pPr>
            <w:r>
              <w:t>217 375,0</w:t>
            </w:r>
          </w:p>
        </w:tc>
      </w:tr>
      <w:tr w:rsidR="000208F4" w:rsidTr="000208F4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0208F4" w:rsidRDefault="000208F4" w:rsidP="00F81A7E">
            <w:pPr>
              <w:jc w:val="center"/>
            </w:pPr>
            <w:r>
              <w:t xml:space="preserve">1 11 00000 00 0000 000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0208F4" w:rsidRDefault="000208F4" w:rsidP="00F81A7E">
            <w: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0208F4" w:rsidRDefault="000208F4" w:rsidP="00F81A7E">
            <w:pPr>
              <w:jc w:val="right"/>
            </w:pPr>
            <w:r>
              <w:t>598 628,9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0208F4" w:rsidRDefault="000208F4" w:rsidP="00F81A7E">
            <w:pPr>
              <w:jc w:val="right"/>
            </w:pPr>
            <w:r>
              <w:t>596 313,1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208F4" w:rsidRDefault="000208F4" w:rsidP="00F81A7E">
            <w:pPr>
              <w:jc w:val="right"/>
            </w:pPr>
            <w:r>
              <w:t>593 945,0</w:t>
            </w:r>
          </w:p>
        </w:tc>
      </w:tr>
      <w:tr w:rsidR="000208F4" w:rsidTr="000208F4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0208F4" w:rsidRDefault="000208F4" w:rsidP="00F81A7E">
            <w:pPr>
              <w:jc w:val="center"/>
            </w:pPr>
            <w:r>
              <w:lastRenderedPageBreak/>
              <w:t xml:space="preserve">1 11 05000 00 0000 120 </w:t>
            </w:r>
          </w:p>
        </w:tc>
        <w:tc>
          <w:tcPr>
            <w:tcW w:w="7448" w:type="dxa"/>
            <w:shd w:val="clear" w:color="auto" w:fill="auto"/>
            <w:hideMark/>
          </w:tcPr>
          <w:p w:rsidR="000208F4" w:rsidRDefault="000208F4" w:rsidP="00F81A7E">
            <w:r>
              <w:t xml:space="preserve"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 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0208F4" w:rsidRDefault="000208F4" w:rsidP="00F81A7E">
            <w:pPr>
              <w:jc w:val="right"/>
            </w:pPr>
            <w:r>
              <w:t>467 415,8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0208F4" w:rsidRDefault="000208F4" w:rsidP="00F81A7E">
            <w:pPr>
              <w:jc w:val="right"/>
            </w:pPr>
            <w:r>
              <w:t>467 415,8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208F4" w:rsidRDefault="000208F4" w:rsidP="00F81A7E">
            <w:pPr>
              <w:jc w:val="right"/>
            </w:pPr>
            <w:r>
              <w:t>467 415,8</w:t>
            </w:r>
          </w:p>
        </w:tc>
      </w:tr>
      <w:tr w:rsidR="000208F4" w:rsidTr="000208F4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0208F4" w:rsidRDefault="000208F4" w:rsidP="00F81A7E">
            <w:pPr>
              <w:jc w:val="center"/>
            </w:pPr>
            <w:r>
              <w:t xml:space="preserve">1 11 05012 04 0000 120 </w:t>
            </w:r>
          </w:p>
        </w:tc>
        <w:tc>
          <w:tcPr>
            <w:tcW w:w="7448" w:type="dxa"/>
            <w:shd w:val="clear" w:color="auto" w:fill="auto"/>
            <w:hideMark/>
          </w:tcPr>
          <w:p w:rsidR="000208F4" w:rsidRDefault="000208F4" w:rsidP="00F81A7E">
            <w: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0208F4" w:rsidRDefault="000208F4" w:rsidP="00F81A7E">
            <w:pPr>
              <w:jc w:val="right"/>
            </w:pPr>
            <w:r>
              <w:t>400 000,0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0208F4" w:rsidRDefault="000208F4" w:rsidP="00F81A7E">
            <w:pPr>
              <w:jc w:val="right"/>
            </w:pPr>
            <w:r>
              <w:t>400 000,0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208F4" w:rsidRDefault="000208F4" w:rsidP="00F81A7E">
            <w:pPr>
              <w:jc w:val="right"/>
            </w:pPr>
            <w:r>
              <w:t>400 000,0</w:t>
            </w:r>
          </w:p>
        </w:tc>
      </w:tr>
      <w:tr w:rsidR="000208F4" w:rsidTr="000208F4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0208F4" w:rsidRDefault="000208F4" w:rsidP="00F81A7E">
            <w:pPr>
              <w:jc w:val="center"/>
            </w:pPr>
            <w:r>
              <w:t xml:space="preserve">1 11 05024 04 0000 120 </w:t>
            </w:r>
          </w:p>
        </w:tc>
        <w:tc>
          <w:tcPr>
            <w:tcW w:w="7448" w:type="dxa"/>
            <w:shd w:val="clear" w:color="auto" w:fill="auto"/>
            <w:hideMark/>
          </w:tcPr>
          <w:p w:rsidR="000208F4" w:rsidRDefault="000208F4" w:rsidP="00F81A7E">
            <w: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0208F4" w:rsidRDefault="000208F4" w:rsidP="00F81A7E">
            <w:pPr>
              <w:jc w:val="right"/>
            </w:pPr>
            <w:r>
              <w:t>7 200,0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0208F4" w:rsidRDefault="000208F4" w:rsidP="00F81A7E">
            <w:pPr>
              <w:jc w:val="right"/>
            </w:pPr>
            <w:r>
              <w:t>7 200,0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208F4" w:rsidRDefault="000208F4" w:rsidP="00F81A7E">
            <w:pPr>
              <w:jc w:val="right"/>
            </w:pPr>
            <w:r>
              <w:t>7 200,0</w:t>
            </w:r>
          </w:p>
        </w:tc>
      </w:tr>
      <w:tr w:rsidR="000208F4" w:rsidTr="000208F4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0208F4" w:rsidRDefault="000208F4" w:rsidP="00F81A7E">
            <w:pPr>
              <w:jc w:val="center"/>
            </w:pPr>
            <w:r>
              <w:t xml:space="preserve">1 11 05034 04 0000 120 </w:t>
            </w:r>
          </w:p>
        </w:tc>
        <w:tc>
          <w:tcPr>
            <w:tcW w:w="7448" w:type="dxa"/>
            <w:shd w:val="clear" w:color="auto" w:fill="auto"/>
            <w:hideMark/>
          </w:tcPr>
          <w:p w:rsidR="000208F4" w:rsidRDefault="000208F4" w:rsidP="00F81A7E">
            <w: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0208F4" w:rsidRDefault="000208F4" w:rsidP="00F81A7E">
            <w:pPr>
              <w:jc w:val="right"/>
            </w:pPr>
            <w:r>
              <w:t>215,8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0208F4" w:rsidRDefault="000208F4" w:rsidP="00F81A7E">
            <w:pPr>
              <w:jc w:val="right"/>
            </w:pPr>
            <w:r>
              <w:t>215,8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208F4" w:rsidRDefault="000208F4" w:rsidP="00F81A7E">
            <w:pPr>
              <w:jc w:val="right"/>
            </w:pPr>
            <w:r>
              <w:t>215,8</w:t>
            </w:r>
          </w:p>
        </w:tc>
      </w:tr>
      <w:tr w:rsidR="000208F4" w:rsidTr="000208F4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0208F4" w:rsidRDefault="000208F4" w:rsidP="00F81A7E">
            <w:pPr>
              <w:jc w:val="center"/>
            </w:pPr>
            <w:r>
              <w:t xml:space="preserve">1 11 05074 04 0000 120 </w:t>
            </w:r>
          </w:p>
        </w:tc>
        <w:tc>
          <w:tcPr>
            <w:tcW w:w="7448" w:type="dxa"/>
            <w:shd w:val="clear" w:color="auto" w:fill="auto"/>
            <w:hideMark/>
          </w:tcPr>
          <w:p w:rsidR="000208F4" w:rsidRDefault="000208F4" w:rsidP="00F81A7E">
            <w:r>
              <w:t>Доходы от сдачи в аренду имущества, составляющего казну городских округов (за исключением земельных участков)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0208F4" w:rsidRDefault="000208F4" w:rsidP="00F81A7E">
            <w:pPr>
              <w:jc w:val="right"/>
            </w:pPr>
            <w:r>
              <w:t>60 000,0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0208F4" w:rsidRDefault="000208F4" w:rsidP="00F81A7E">
            <w:pPr>
              <w:jc w:val="right"/>
            </w:pPr>
            <w:r>
              <w:t>60 000,0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208F4" w:rsidRDefault="000208F4" w:rsidP="00F81A7E">
            <w:pPr>
              <w:jc w:val="right"/>
            </w:pPr>
            <w:r>
              <w:t>60 000,0</w:t>
            </w:r>
          </w:p>
        </w:tc>
      </w:tr>
      <w:tr w:rsidR="000208F4" w:rsidTr="000208F4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0208F4" w:rsidRDefault="000208F4" w:rsidP="00F81A7E">
            <w:pPr>
              <w:jc w:val="center"/>
            </w:pPr>
            <w:r>
              <w:t xml:space="preserve">1 11 07014 04 0000 120 </w:t>
            </w:r>
          </w:p>
        </w:tc>
        <w:tc>
          <w:tcPr>
            <w:tcW w:w="7448" w:type="dxa"/>
            <w:shd w:val="clear" w:color="auto" w:fill="auto"/>
            <w:hideMark/>
          </w:tcPr>
          <w:p w:rsidR="000208F4" w:rsidRDefault="000208F4" w:rsidP="00F81A7E">
            <w: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0208F4" w:rsidRDefault="000208F4" w:rsidP="00F81A7E">
            <w:pPr>
              <w:jc w:val="right"/>
            </w:pPr>
            <w:r>
              <w:t>7 723,3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0208F4" w:rsidRDefault="000208F4" w:rsidP="00F81A7E">
            <w:pPr>
              <w:jc w:val="right"/>
            </w:pPr>
            <w:r>
              <w:t>7 897,5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208F4" w:rsidRDefault="000208F4" w:rsidP="00F81A7E">
            <w:pPr>
              <w:jc w:val="right"/>
            </w:pPr>
            <w:r>
              <w:t>8 137,6</w:t>
            </w:r>
          </w:p>
        </w:tc>
      </w:tr>
      <w:tr w:rsidR="000208F4" w:rsidTr="000208F4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0208F4" w:rsidRDefault="000208F4" w:rsidP="00F81A7E">
            <w:pPr>
              <w:jc w:val="center"/>
            </w:pPr>
            <w:r>
              <w:t xml:space="preserve">1 11 09044 04 0000 120 </w:t>
            </w:r>
          </w:p>
        </w:tc>
        <w:tc>
          <w:tcPr>
            <w:tcW w:w="7448" w:type="dxa"/>
            <w:shd w:val="clear" w:color="auto" w:fill="auto"/>
            <w:hideMark/>
          </w:tcPr>
          <w:p w:rsidR="000208F4" w:rsidRDefault="000208F4" w:rsidP="00F81A7E">
            <w: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0208F4" w:rsidRDefault="000208F4" w:rsidP="00F81A7E">
            <w:pPr>
              <w:jc w:val="right"/>
            </w:pPr>
            <w:r>
              <w:t>123 489,8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0208F4" w:rsidRDefault="000208F4" w:rsidP="00F81A7E">
            <w:pPr>
              <w:jc w:val="right"/>
            </w:pPr>
            <w:r>
              <w:t>120 999,8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208F4" w:rsidRDefault="000208F4" w:rsidP="00F81A7E">
            <w:pPr>
              <w:jc w:val="right"/>
            </w:pPr>
            <w:r>
              <w:t>118 391,6</w:t>
            </w:r>
          </w:p>
        </w:tc>
      </w:tr>
      <w:tr w:rsidR="000208F4" w:rsidTr="000208F4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0208F4" w:rsidRDefault="000208F4" w:rsidP="00F81A7E">
            <w:pPr>
              <w:jc w:val="center"/>
            </w:pPr>
            <w:r>
              <w:t xml:space="preserve">1 12 00000 00 0000 000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0208F4" w:rsidRDefault="000208F4" w:rsidP="00F81A7E">
            <w:r>
              <w:t>ПЛАТЕЖИ ПРИ ПОЛЬЗОВАНИИ ПРИРОДНЫМИ РЕСУРСАМИ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0208F4" w:rsidRDefault="000208F4" w:rsidP="00F81A7E">
            <w:pPr>
              <w:jc w:val="right"/>
            </w:pPr>
            <w:r>
              <w:t>12 650,0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0208F4" w:rsidRDefault="000208F4" w:rsidP="00F81A7E">
            <w:pPr>
              <w:jc w:val="right"/>
            </w:pPr>
            <w:r>
              <w:t>13 546,5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208F4" w:rsidRDefault="000208F4" w:rsidP="00F81A7E">
            <w:pPr>
              <w:jc w:val="right"/>
            </w:pPr>
            <w:r>
              <w:t>13 546,5</w:t>
            </w:r>
          </w:p>
        </w:tc>
      </w:tr>
      <w:tr w:rsidR="000208F4" w:rsidTr="000208F4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0208F4" w:rsidRDefault="000208F4" w:rsidP="00F81A7E">
            <w:pPr>
              <w:jc w:val="center"/>
            </w:pPr>
            <w:r>
              <w:t xml:space="preserve">1 12 01000 01 0000 120 </w:t>
            </w:r>
          </w:p>
        </w:tc>
        <w:tc>
          <w:tcPr>
            <w:tcW w:w="7448" w:type="dxa"/>
            <w:shd w:val="clear" w:color="auto" w:fill="auto"/>
            <w:hideMark/>
          </w:tcPr>
          <w:p w:rsidR="000208F4" w:rsidRDefault="000208F4" w:rsidP="00F81A7E">
            <w:r>
              <w:t>Плата за негативное воздействие на окружающую среду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0208F4" w:rsidRDefault="000208F4" w:rsidP="00F81A7E">
            <w:pPr>
              <w:jc w:val="right"/>
            </w:pPr>
            <w:r>
              <w:t>12 650,0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0208F4" w:rsidRDefault="000208F4" w:rsidP="00F81A7E">
            <w:pPr>
              <w:jc w:val="right"/>
            </w:pPr>
            <w:r>
              <w:t>13 546,5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208F4" w:rsidRDefault="000208F4" w:rsidP="00F81A7E">
            <w:pPr>
              <w:jc w:val="right"/>
            </w:pPr>
            <w:r>
              <w:t>13 546,5</w:t>
            </w:r>
          </w:p>
        </w:tc>
      </w:tr>
      <w:tr w:rsidR="000208F4" w:rsidTr="000208F4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0208F4" w:rsidRDefault="000208F4" w:rsidP="00F81A7E">
            <w:pPr>
              <w:jc w:val="center"/>
            </w:pPr>
            <w:r>
              <w:t xml:space="preserve">1 13 00000 00 0000 000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0208F4" w:rsidRDefault="000208F4" w:rsidP="00F81A7E">
            <w:r>
              <w:t>ДОХОДЫ ОТ ОКАЗАНИЯ ПЛАТНЫХ УСЛУГ И КОМПЕНСАЦИИ ЗАТРАТ ГОСУДАРСТВА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0208F4" w:rsidRDefault="000208F4" w:rsidP="00F81A7E">
            <w:pPr>
              <w:jc w:val="right"/>
            </w:pPr>
            <w:r>
              <w:t>2 824,8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0208F4" w:rsidRDefault="000208F4" w:rsidP="00F81A7E">
            <w:pPr>
              <w:jc w:val="right"/>
            </w:pPr>
            <w:r>
              <w:t>2 860,3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208F4" w:rsidRDefault="000208F4" w:rsidP="00F81A7E">
            <w:pPr>
              <w:jc w:val="right"/>
            </w:pPr>
            <w:r>
              <w:t>2 897,0</w:t>
            </w:r>
          </w:p>
        </w:tc>
      </w:tr>
      <w:tr w:rsidR="000208F4" w:rsidTr="000208F4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0208F4" w:rsidRDefault="000208F4" w:rsidP="00F81A7E">
            <w:pPr>
              <w:jc w:val="center"/>
            </w:pPr>
            <w:r>
              <w:lastRenderedPageBreak/>
              <w:t xml:space="preserve">1 13 01994 04 0000 130 </w:t>
            </w:r>
          </w:p>
        </w:tc>
        <w:tc>
          <w:tcPr>
            <w:tcW w:w="7448" w:type="dxa"/>
            <w:shd w:val="clear" w:color="auto" w:fill="auto"/>
            <w:hideMark/>
          </w:tcPr>
          <w:p w:rsidR="000208F4" w:rsidRDefault="000208F4" w:rsidP="00F81A7E">
            <w:r>
              <w:t>Прочие доходы от оказания платных услуг (работ) получателями средств бюджетов городских округов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0208F4" w:rsidRDefault="000208F4" w:rsidP="00F81A7E">
            <w:pPr>
              <w:jc w:val="right"/>
            </w:pPr>
            <w:r>
              <w:t>45,0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0208F4" w:rsidRDefault="000208F4" w:rsidP="00F81A7E">
            <w:pPr>
              <w:jc w:val="right"/>
            </w:pPr>
            <w:r>
              <w:t>45,0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208F4" w:rsidRDefault="000208F4" w:rsidP="00F81A7E">
            <w:pPr>
              <w:jc w:val="right"/>
            </w:pPr>
            <w:r>
              <w:t>45,0</w:t>
            </w:r>
          </w:p>
        </w:tc>
      </w:tr>
      <w:tr w:rsidR="000208F4" w:rsidTr="000208F4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0208F4" w:rsidRDefault="000208F4" w:rsidP="00F81A7E">
            <w:pPr>
              <w:jc w:val="center"/>
            </w:pPr>
            <w:r>
              <w:t xml:space="preserve">1 13 02064 04 0000 130 </w:t>
            </w:r>
          </w:p>
        </w:tc>
        <w:tc>
          <w:tcPr>
            <w:tcW w:w="7448" w:type="dxa"/>
            <w:shd w:val="clear" w:color="auto" w:fill="auto"/>
            <w:hideMark/>
          </w:tcPr>
          <w:p w:rsidR="000208F4" w:rsidRDefault="000208F4" w:rsidP="00F81A7E">
            <w:r>
              <w:t>Доходы, поступающие в порядке возмещения расходов, понесенных в связи с эксплуатацией имущества городских округов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0208F4" w:rsidRDefault="000208F4" w:rsidP="00F81A7E">
            <w:pPr>
              <w:jc w:val="right"/>
            </w:pPr>
            <w:r>
              <w:t>2 779,8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0208F4" w:rsidRDefault="000208F4" w:rsidP="00F81A7E">
            <w:pPr>
              <w:jc w:val="right"/>
            </w:pPr>
            <w:r>
              <w:t>2 815,3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208F4" w:rsidRDefault="000208F4" w:rsidP="00F81A7E">
            <w:pPr>
              <w:jc w:val="right"/>
            </w:pPr>
            <w:r>
              <w:t>2 852,0</w:t>
            </w:r>
          </w:p>
        </w:tc>
      </w:tr>
      <w:tr w:rsidR="000208F4" w:rsidTr="000208F4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0208F4" w:rsidRDefault="000208F4" w:rsidP="00F81A7E">
            <w:pPr>
              <w:jc w:val="center"/>
            </w:pPr>
            <w:r>
              <w:t xml:space="preserve">1 14 00000 00 0000 000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0208F4" w:rsidRDefault="000208F4" w:rsidP="00F81A7E">
            <w:r>
              <w:t>ДОХОДЫ ОТ ПРОДАЖИ МАТЕРИАЛЬНЫХ И НЕМАТЕРИАЛЬНЫХ АКТИВОВ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0208F4" w:rsidRDefault="000208F4" w:rsidP="00F81A7E">
            <w:pPr>
              <w:jc w:val="right"/>
            </w:pPr>
            <w:r>
              <w:t>72 550,0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0208F4" w:rsidRDefault="000208F4" w:rsidP="00F81A7E">
            <w:pPr>
              <w:jc w:val="right"/>
            </w:pPr>
            <w:r>
              <w:t>66 950,0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208F4" w:rsidRDefault="000208F4" w:rsidP="00F81A7E">
            <w:pPr>
              <w:jc w:val="right"/>
            </w:pPr>
            <w:r>
              <w:t>61 850,0</w:t>
            </w:r>
          </w:p>
        </w:tc>
      </w:tr>
      <w:tr w:rsidR="000208F4" w:rsidTr="000208F4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0208F4" w:rsidRDefault="000208F4" w:rsidP="00F81A7E">
            <w:pPr>
              <w:jc w:val="center"/>
            </w:pPr>
            <w:r>
              <w:t xml:space="preserve">1 14 02040 04 0000 410 </w:t>
            </w:r>
          </w:p>
        </w:tc>
        <w:tc>
          <w:tcPr>
            <w:tcW w:w="7448" w:type="dxa"/>
            <w:shd w:val="clear" w:color="auto" w:fill="auto"/>
            <w:hideMark/>
          </w:tcPr>
          <w:p w:rsidR="000208F4" w:rsidRDefault="000208F4" w:rsidP="00F81A7E">
            <w:r>
              <w:t>Доходы от реализации имущества, находящегося в собственности городских округов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0208F4" w:rsidRDefault="000208F4" w:rsidP="00F81A7E">
            <w:pPr>
              <w:jc w:val="right"/>
            </w:pPr>
            <w:r>
              <w:t>25 800,0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0208F4" w:rsidRDefault="000208F4" w:rsidP="00F81A7E">
            <w:pPr>
              <w:jc w:val="right"/>
            </w:pPr>
            <w:r>
              <w:t>20 200,0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208F4" w:rsidRDefault="000208F4" w:rsidP="00F81A7E">
            <w:pPr>
              <w:jc w:val="right"/>
            </w:pPr>
            <w:r>
              <w:t>15 100,0</w:t>
            </w:r>
          </w:p>
        </w:tc>
      </w:tr>
      <w:tr w:rsidR="000208F4" w:rsidTr="000208F4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0208F4" w:rsidRDefault="000208F4" w:rsidP="00F81A7E">
            <w:pPr>
              <w:jc w:val="center"/>
            </w:pPr>
            <w:r>
              <w:t xml:space="preserve">1 14 06012 04 0000 430 </w:t>
            </w:r>
          </w:p>
        </w:tc>
        <w:tc>
          <w:tcPr>
            <w:tcW w:w="7448" w:type="dxa"/>
            <w:shd w:val="clear" w:color="auto" w:fill="auto"/>
            <w:hideMark/>
          </w:tcPr>
          <w:p w:rsidR="000208F4" w:rsidRDefault="000208F4" w:rsidP="00F81A7E">
            <w: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0208F4" w:rsidRDefault="000208F4" w:rsidP="00F81A7E">
            <w:pPr>
              <w:jc w:val="right"/>
            </w:pPr>
            <w:r>
              <w:t>45 000,0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0208F4" w:rsidRDefault="000208F4" w:rsidP="00F81A7E">
            <w:pPr>
              <w:jc w:val="right"/>
            </w:pPr>
            <w:r>
              <w:t>45 000,0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208F4" w:rsidRDefault="000208F4" w:rsidP="00F81A7E">
            <w:pPr>
              <w:jc w:val="right"/>
            </w:pPr>
            <w:r>
              <w:t>45 000,0</w:t>
            </w:r>
          </w:p>
        </w:tc>
      </w:tr>
      <w:tr w:rsidR="000208F4" w:rsidTr="000208F4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0208F4" w:rsidRDefault="000208F4" w:rsidP="00F81A7E">
            <w:pPr>
              <w:jc w:val="center"/>
            </w:pPr>
            <w:r>
              <w:t xml:space="preserve">1 14 06024 04 0000 430 </w:t>
            </w:r>
          </w:p>
        </w:tc>
        <w:tc>
          <w:tcPr>
            <w:tcW w:w="7448" w:type="dxa"/>
            <w:shd w:val="clear" w:color="auto" w:fill="auto"/>
            <w:hideMark/>
          </w:tcPr>
          <w:p w:rsidR="000208F4" w:rsidRDefault="000208F4" w:rsidP="00F81A7E">
            <w:r>
              <w:t>Доходы от продажи земельных участков, находящихся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0208F4" w:rsidRDefault="000208F4" w:rsidP="00F81A7E">
            <w:pPr>
              <w:jc w:val="right"/>
            </w:pPr>
            <w:r>
              <w:t>150,0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0208F4" w:rsidRDefault="000208F4" w:rsidP="00F81A7E">
            <w:pPr>
              <w:jc w:val="right"/>
            </w:pPr>
            <w:r>
              <w:t>150,0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208F4" w:rsidRDefault="000208F4" w:rsidP="00F81A7E">
            <w:pPr>
              <w:jc w:val="right"/>
            </w:pPr>
            <w:r>
              <w:t>150,0</w:t>
            </w:r>
          </w:p>
        </w:tc>
      </w:tr>
      <w:tr w:rsidR="000208F4" w:rsidTr="000208F4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0208F4" w:rsidRDefault="000208F4" w:rsidP="00F81A7E">
            <w:pPr>
              <w:jc w:val="center"/>
            </w:pPr>
            <w:r>
              <w:t xml:space="preserve">1 14 06312 04 0000 430 </w:t>
            </w:r>
          </w:p>
        </w:tc>
        <w:tc>
          <w:tcPr>
            <w:tcW w:w="7448" w:type="dxa"/>
            <w:shd w:val="clear" w:color="auto" w:fill="auto"/>
            <w:hideMark/>
          </w:tcPr>
          <w:p w:rsidR="000208F4" w:rsidRDefault="000208F4" w:rsidP="00F81A7E">
            <w: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0208F4" w:rsidRDefault="000208F4" w:rsidP="00F81A7E">
            <w:pPr>
              <w:jc w:val="right"/>
            </w:pPr>
            <w:r>
              <w:t>1 600,0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0208F4" w:rsidRDefault="000208F4" w:rsidP="00F81A7E">
            <w:pPr>
              <w:jc w:val="right"/>
            </w:pPr>
            <w:r>
              <w:t>1 600,0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208F4" w:rsidRDefault="000208F4" w:rsidP="00F81A7E">
            <w:pPr>
              <w:jc w:val="right"/>
            </w:pPr>
            <w:r>
              <w:t>1 600,0</w:t>
            </w:r>
          </w:p>
        </w:tc>
      </w:tr>
      <w:tr w:rsidR="000208F4" w:rsidTr="000208F4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0208F4" w:rsidRDefault="000208F4" w:rsidP="00F81A7E">
            <w:pPr>
              <w:jc w:val="center"/>
            </w:pPr>
            <w:r>
              <w:t xml:space="preserve">1 16 00000 00 0000 000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0208F4" w:rsidRDefault="000208F4" w:rsidP="00F81A7E">
            <w:r>
              <w:t>ШТРАФЫ, САНКЦИИ, ВОЗМЕЩЕНИЕ УЩЕРБА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0208F4" w:rsidRDefault="000208F4" w:rsidP="00F81A7E">
            <w:pPr>
              <w:jc w:val="right"/>
            </w:pPr>
            <w:r>
              <w:t>104 513,3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0208F4" w:rsidRDefault="000208F4" w:rsidP="00F81A7E">
            <w:pPr>
              <w:jc w:val="right"/>
            </w:pPr>
            <w:r>
              <w:t>104 480,5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208F4" w:rsidRDefault="000208F4" w:rsidP="00F81A7E">
            <w:pPr>
              <w:jc w:val="right"/>
            </w:pPr>
            <w:r>
              <w:t>105 770,2</w:t>
            </w:r>
          </w:p>
        </w:tc>
      </w:tr>
      <w:tr w:rsidR="000208F4" w:rsidTr="000208F4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0208F4" w:rsidRDefault="000208F4" w:rsidP="00F81A7E">
            <w:pPr>
              <w:jc w:val="center"/>
            </w:pPr>
            <w:r>
              <w:t xml:space="preserve">2 00 00000 00 0000 000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0208F4" w:rsidRDefault="000208F4" w:rsidP="00F81A7E">
            <w:r>
              <w:t>БЕЗВОЗМЕЗДНЫЕ ПОСТУПЛЕНИЯ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0208F4" w:rsidRDefault="000208F4" w:rsidP="00F81A7E">
            <w:pPr>
              <w:jc w:val="right"/>
            </w:pPr>
            <w:r>
              <w:t>6 912 098,4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0208F4" w:rsidRDefault="000208F4" w:rsidP="00F81A7E">
            <w:pPr>
              <w:jc w:val="right"/>
            </w:pPr>
            <w:r>
              <w:t>6 539 383,5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208F4" w:rsidRDefault="000208F4" w:rsidP="00F81A7E">
            <w:pPr>
              <w:jc w:val="right"/>
            </w:pPr>
            <w:r>
              <w:t>6 817 223,8</w:t>
            </w:r>
          </w:p>
        </w:tc>
      </w:tr>
      <w:tr w:rsidR="000208F4" w:rsidTr="000208F4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0208F4" w:rsidRDefault="000208F4" w:rsidP="00F81A7E">
            <w:pPr>
              <w:jc w:val="center"/>
            </w:pPr>
            <w:r>
              <w:t xml:space="preserve">2 02 00000 00 0000 000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0208F4" w:rsidRDefault="000208F4" w:rsidP="00F81A7E">
            <w: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0208F4" w:rsidRDefault="000208F4" w:rsidP="00F81A7E">
            <w:pPr>
              <w:jc w:val="right"/>
            </w:pPr>
            <w:r>
              <w:t>6 912 098,4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0208F4" w:rsidRDefault="000208F4" w:rsidP="00F81A7E">
            <w:pPr>
              <w:jc w:val="right"/>
            </w:pPr>
            <w:r>
              <w:t>6 539 383,5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208F4" w:rsidRDefault="000208F4" w:rsidP="00F81A7E">
            <w:pPr>
              <w:jc w:val="right"/>
            </w:pPr>
            <w:r>
              <w:t>6 817 223,8</w:t>
            </w:r>
          </w:p>
        </w:tc>
      </w:tr>
      <w:tr w:rsidR="000208F4" w:rsidTr="000208F4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0208F4" w:rsidRDefault="000208F4" w:rsidP="00F81A7E">
            <w:pPr>
              <w:jc w:val="center"/>
            </w:pPr>
            <w:r>
              <w:t xml:space="preserve">2 02 10000 00 0000 150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0208F4" w:rsidRDefault="000208F4" w:rsidP="00F81A7E">
            <w:r>
              <w:t xml:space="preserve">Дотации бюджетам бюджетной системы Российской Федерации  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0208F4" w:rsidRDefault="000208F4" w:rsidP="00F81A7E">
            <w:pPr>
              <w:jc w:val="right"/>
            </w:pPr>
            <w:r>
              <w:t>39 454,9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0208F4" w:rsidRDefault="000208F4" w:rsidP="00F81A7E">
            <w:pPr>
              <w:jc w:val="right"/>
            </w:pPr>
            <w:r>
              <w:t>41 144,6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208F4" w:rsidRDefault="000208F4" w:rsidP="00F81A7E">
            <w:pPr>
              <w:jc w:val="right"/>
            </w:pPr>
            <w:r>
              <w:t>42 918,8</w:t>
            </w:r>
          </w:p>
        </w:tc>
      </w:tr>
      <w:tr w:rsidR="000208F4" w:rsidTr="000208F4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0208F4" w:rsidRDefault="000208F4" w:rsidP="00F81A7E">
            <w:pPr>
              <w:jc w:val="center"/>
            </w:pPr>
            <w:r>
              <w:t xml:space="preserve">2 02 15001 04 0001 150 </w:t>
            </w:r>
          </w:p>
        </w:tc>
        <w:tc>
          <w:tcPr>
            <w:tcW w:w="7448" w:type="dxa"/>
            <w:shd w:val="clear" w:color="auto" w:fill="auto"/>
            <w:hideMark/>
          </w:tcPr>
          <w:p w:rsidR="000208F4" w:rsidRDefault="000208F4" w:rsidP="00F81A7E">
            <w:r>
              <w:t>Дотации бюджетам городских округов на выравнивание бюджетной обеспеченности поселений области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0208F4" w:rsidRDefault="000208F4" w:rsidP="00F81A7E">
            <w:pPr>
              <w:jc w:val="right"/>
            </w:pPr>
            <w:r>
              <w:t>39 454,9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0208F4" w:rsidRDefault="000208F4" w:rsidP="00F81A7E">
            <w:pPr>
              <w:jc w:val="right"/>
            </w:pPr>
            <w:r>
              <w:t>41 144,6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208F4" w:rsidRDefault="000208F4" w:rsidP="00F81A7E">
            <w:pPr>
              <w:jc w:val="right"/>
            </w:pPr>
            <w:r>
              <w:t>42 918,8</w:t>
            </w:r>
          </w:p>
        </w:tc>
      </w:tr>
      <w:tr w:rsidR="000208F4" w:rsidTr="000208F4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0208F4" w:rsidRDefault="000208F4" w:rsidP="00F81A7E">
            <w:pPr>
              <w:jc w:val="center"/>
            </w:pPr>
            <w:r>
              <w:t xml:space="preserve">2 02 20000 00 0000 150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0208F4" w:rsidRDefault="000208F4" w:rsidP="00F81A7E">
            <w:r>
              <w:t xml:space="preserve">Субсидии бюджетам бюджетной системы Российской Федерации (межбюджетные субсидии)  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0208F4" w:rsidRDefault="000208F4" w:rsidP="00F81A7E">
            <w:pPr>
              <w:jc w:val="right"/>
            </w:pPr>
            <w:r>
              <w:t>1 247 625,1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0208F4" w:rsidRDefault="000208F4" w:rsidP="00F81A7E">
            <w:pPr>
              <w:jc w:val="right"/>
            </w:pPr>
            <w:r>
              <w:t>1 110 027,0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208F4" w:rsidRDefault="000208F4" w:rsidP="00F81A7E">
            <w:pPr>
              <w:jc w:val="right"/>
            </w:pPr>
            <w:r>
              <w:t>1 125 251,0</w:t>
            </w:r>
          </w:p>
        </w:tc>
      </w:tr>
      <w:tr w:rsidR="000208F4" w:rsidTr="000208F4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0208F4" w:rsidRDefault="000208F4" w:rsidP="00F81A7E">
            <w:pPr>
              <w:jc w:val="center"/>
            </w:pPr>
            <w:r>
              <w:lastRenderedPageBreak/>
              <w:t xml:space="preserve">2 02 29999 04 0070 150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0208F4" w:rsidRDefault="000208F4" w:rsidP="00F81A7E">
            <w:r>
              <w:t>Субсидии бюджетам городских округов области на 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округов области за счет средств областного дорожного фонда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0208F4" w:rsidRDefault="000208F4" w:rsidP="00F81A7E">
            <w:pPr>
              <w:jc w:val="right"/>
            </w:pPr>
            <w:r>
              <w:t>999 900,0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0208F4" w:rsidRDefault="000208F4" w:rsidP="00F81A7E">
            <w:pPr>
              <w:jc w:val="right"/>
            </w:pPr>
            <w:r>
              <w:t>999 900,0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208F4" w:rsidRDefault="000208F4" w:rsidP="00F81A7E">
            <w:pPr>
              <w:jc w:val="right"/>
            </w:pPr>
            <w:r>
              <w:t>999 900,0</w:t>
            </w:r>
          </w:p>
        </w:tc>
      </w:tr>
      <w:tr w:rsidR="000208F4" w:rsidTr="000208F4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0208F4" w:rsidRDefault="000208F4" w:rsidP="00F81A7E">
            <w:pPr>
              <w:jc w:val="center"/>
            </w:pPr>
            <w:r>
              <w:t xml:space="preserve">2 02 29999 04 0075 150 </w:t>
            </w:r>
          </w:p>
        </w:tc>
        <w:tc>
          <w:tcPr>
            <w:tcW w:w="7448" w:type="dxa"/>
            <w:shd w:val="clear" w:color="auto" w:fill="auto"/>
            <w:hideMark/>
          </w:tcPr>
          <w:p w:rsidR="000208F4" w:rsidRDefault="000208F4" w:rsidP="00F81A7E">
            <w:r>
              <w:t>Субсидии бюджетам городских округов области на обеспечение повышения оплаты труда некоторых категорий работников муниципальных учреждений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0208F4" w:rsidRDefault="000208F4" w:rsidP="00F81A7E">
            <w:pPr>
              <w:jc w:val="right"/>
            </w:pPr>
            <w:r>
              <w:t>128 819,6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0208F4" w:rsidRDefault="000208F4" w:rsidP="00F81A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208F4" w:rsidRDefault="000208F4" w:rsidP="00F81A7E">
            <w:pPr>
              <w:jc w:val="right"/>
            </w:pPr>
            <w:r>
              <w:t> </w:t>
            </w:r>
          </w:p>
        </w:tc>
      </w:tr>
      <w:tr w:rsidR="000208F4" w:rsidTr="000208F4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0208F4" w:rsidRDefault="000208F4" w:rsidP="00F81A7E">
            <w:pPr>
              <w:jc w:val="center"/>
            </w:pPr>
            <w:r>
              <w:t xml:space="preserve">2 02 29999 04 0077 150 </w:t>
            </w:r>
          </w:p>
        </w:tc>
        <w:tc>
          <w:tcPr>
            <w:tcW w:w="7448" w:type="dxa"/>
            <w:shd w:val="clear" w:color="auto" w:fill="auto"/>
            <w:hideMark/>
          </w:tcPr>
          <w:p w:rsidR="000208F4" w:rsidRDefault="000208F4" w:rsidP="00F81A7E">
            <w:r>
              <w:t>Субсидии бюджетам городских округов области на выполнение расходных обязательств, связанных с погашением просроченной кредиторской задолженности, образовавшейся по состоянию на 1 января 2018 года, по уплате начислений на выплаты по оплате труда, налогов, оказанию мер социальной поддержки населения, оплате коммунальных услуг и исполнительных листов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0208F4" w:rsidRDefault="000208F4" w:rsidP="00F81A7E">
            <w:pPr>
              <w:jc w:val="right"/>
            </w:pPr>
            <w:r>
              <w:t>29 112,5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0208F4" w:rsidRDefault="000208F4" w:rsidP="00F81A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208F4" w:rsidRDefault="000208F4" w:rsidP="00F81A7E">
            <w:pPr>
              <w:jc w:val="right"/>
            </w:pPr>
            <w:r>
              <w:t> </w:t>
            </w:r>
          </w:p>
        </w:tc>
      </w:tr>
      <w:tr w:rsidR="000208F4" w:rsidTr="000208F4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0208F4" w:rsidRDefault="000208F4" w:rsidP="00F81A7E">
            <w:pPr>
              <w:jc w:val="center"/>
            </w:pPr>
            <w:r>
              <w:t xml:space="preserve">2 02 29999 04 0078 150 </w:t>
            </w:r>
          </w:p>
        </w:tc>
        <w:tc>
          <w:tcPr>
            <w:tcW w:w="7448" w:type="dxa"/>
            <w:shd w:val="clear" w:color="auto" w:fill="auto"/>
            <w:hideMark/>
          </w:tcPr>
          <w:p w:rsidR="000208F4" w:rsidRDefault="000208F4" w:rsidP="00F81A7E">
            <w:r>
              <w:t>Субсидии бюджетам городских округов области на сохранение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0208F4" w:rsidRDefault="000208F4" w:rsidP="00F81A7E">
            <w:pPr>
              <w:jc w:val="right"/>
            </w:pPr>
            <w:r>
              <w:t>89 793,0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0208F4" w:rsidRDefault="000208F4" w:rsidP="00F81A7E">
            <w:pPr>
              <w:jc w:val="right"/>
            </w:pPr>
            <w:r>
              <w:t>110 127,0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208F4" w:rsidRDefault="000208F4" w:rsidP="00F81A7E">
            <w:pPr>
              <w:jc w:val="right"/>
            </w:pPr>
            <w:r>
              <w:t>125 351,0</w:t>
            </w:r>
          </w:p>
        </w:tc>
      </w:tr>
      <w:tr w:rsidR="000208F4" w:rsidTr="000208F4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0208F4" w:rsidRDefault="000208F4" w:rsidP="00F81A7E">
            <w:pPr>
              <w:jc w:val="center"/>
            </w:pPr>
            <w:r>
              <w:t xml:space="preserve">2 02 30000 00 0000 150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0208F4" w:rsidRDefault="000208F4" w:rsidP="00F81A7E">
            <w:r>
              <w:t xml:space="preserve">Субвенции бюджетам бюджетной системы Российской Федерации  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0208F4" w:rsidRDefault="000208F4" w:rsidP="00F81A7E">
            <w:pPr>
              <w:jc w:val="right"/>
            </w:pPr>
            <w:r>
              <w:t>5 194 855,5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0208F4" w:rsidRDefault="000208F4" w:rsidP="00F81A7E">
            <w:pPr>
              <w:jc w:val="right"/>
            </w:pPr>
            <w:r>
              <w:t>5 388 211,9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208F4" w:rsidRDefault="000208F4" w:rsidP="00F81A7E">
            <w:pPr>
              <w:jc w:val="right"/>
            </w:pPr>
            <w:r>
              <w:t>5 649 054,0</w:t>
            </w:r>
          </w:p>
        </w:tc>
      </w:tr>
      <w:tr w:rsidR="000208F4" w:rsidTr="000208F4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0208F4" w:rsidRDefault="000208F4" w:rsidP="00F81A7E">
            <w:pPr>
              <w:jc w:val="center"/>
            </w:pPr>
            <w:r>
              <w:t xml:space="preserve">2 02 30024 04 0001 150 </w:t>
            </w:r>
          </w:p>
        </w:tc>
        <w:tc>
          <w:tcPr>
            <w:tcW w:w="7448" w:type="dxa"/>
            <w:shd w:val="clear" w:color="auto" w:fill="auto"/>
            <w:hideMark/>
          </w:tcPr>
          <w:p w:rsidR="000208F4" w:rsidRDefault="000208F4" w:rsidP="00F81A7E">
            <w:r>
              <w:t>Субвенции бюджетам городских округов области на 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0208F4" w:rsidRDefault="000208F4" w:rsidP="00F81A7E">
            <w:pPr>
              <w:jc w:val="right"/>
            </w:pPr>
            <w:r>
              <w:t>2 785 331,7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0208F4" w:rsidRDefault="000208F4" w:rsidP="00F81A7E">
            <w:pPr>
              <w:jc w:val="right"/>
            </w:pPr>
            <w:r>
              <w:t>2 906 955,8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208F4" w:rsidRDefault="000208F4" w:rsidP="00F81A7E">
            <w:pPr>
              <w:jc w:val="right"/>
            </w:pPr>
            <w:r>
              <w:t>3 100 652,3</w:t>
            </w:r>
          </w:p>
        </w:tc>
      </w:tr>
      <w:tr w:rsidR="000208F4" w:rsidTr="000208F4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0208F4" w:rsidRDefault="000208F4" w:rsidP="00F81A7E">
            <w:pPr>
              <w:jc w:val="center"/>
            </w:pPr>
            <w:r>
              <w:t xml:space="preserve">2 02 30024 04 0003 150 </w:t>
            </w:r>
          </w:p>
        </w:tc>
        <w:tc>
          <w:tcPr>
            <w:tcW w:w="7448" w:type="dxa"/>
            <w:shd w:val="clear" w:color="auto" w:fill="auto"/>
            <w:hideMark/>
          </w:tcPr>
          <w:p w:rsidR="000208F4" w:rsidRDefault="000208F4" w:rsidP="00F81A7E">
            <w:r>
              <w:t>Субвенции бюджетам городских округов области на 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0208F4" w:rsidRDefault="000208F4" w:rsidP="00F81A7E">
            <w:pPr>
              <w:jc w:val="right"/>
            </w:pPr>
            <w:r>
              <w:t>4 148,9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0208F4" w:rsidRDefault="000208F4" w:rsidP="00F81A7E">
            <w:pPr>
              <w:jc w:val="right"/>
            </w:pPr>
            <w:r>
              <w:t>4 286,0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208F4" w:rsidRDefault="000208F4" w:rsidP="00F81A7E">
            <w:pPr>
              <w:jc w:val="right"/>
            </w:pPr>
            <w:r>
              <w:t>4 421,8</w:t>
            </w:r>
          </w:p>
        </w:tc>
      </w:tr>
      <w:tr w:rsidR="000208F4" w:rsidTr="000208F4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0208F4" w:rsidRDefault="000208F4" w:rsidP="00F81A7E">
            <w:pPr>
              <w:jc w:val="center"/>
            </w:pPr>
            <w:r>
              <w:t xml:space="preserve">2 02 30024 04 0004 150 </w:t>
            </w:r>
          </w:p>
        </w:tc>
        <w:tc>
          <w:tcPr>
            <w:tcW w:w="7448" w:type="dxa"/>
            <w:shd w:val="clear" w:color="auto" w:fill="auto"/>
            <w:hideMark/>
          </w:tcPr>
          <w:p w:rsidR="000208F4" w:rsidRDefault="000208F4" w:rsidP="00F81A7E">
            <w:r>
              <w:t>Субвенции бюджетам городских округов области на осуществление органами местного самоуправления отдельных государственных полномочий по санкционированию финансовыми органами муниципальных образований области кассовых выплат получателям средств областного бюджета, областным государственным автономным и бюджетным учреждениям, иным юридическим лицам, не являющимся участниками бюджетного процесса, расположенным на территориях муниципальных образований области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0208F4" w:rsidRDefault="000208F4" w:rsidP="00F81A7E">
            <w:pPr>
              <w:jc w:val="right"/>
            </w:pPr>
            <w:r>
              <w:t>2 009,7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0208F4" w:rsidRDefault="000208F4" w:rsidP="00F81A7E">
            <w:pPr>
              <w:jc w:val="right"/>
            </w:pPr>
            <w:r>
              <w:t>2 070,6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208F4" w:rsidRDefault="000208F4" w:rsidP="00F81A7E">
            <w:pPr>
              <w:jc w:val="right"/>
            </w:pPr>
            <w:r>
              <w:t>2 132,6</w:t>
            </w:r>
          </w:p>
        </w:tc>
      </w:tr>
      <w:tr w:rsidR="000208F4" w:rsidTr="000208F4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0208F4" w:rsidRDefault="000208F4" w:rsidP="00F81A7E">
            <w:pPr>
              <w:jc w:val="center"/>
            </w:pPr>
            <w:r>
              <w:lastRenderedPageBreak/>
              <w:t xml:space="preserve">2 02 30024 04 0008 150 </w:t>
            </w:r>
          </w:p>
        </w:tc>
        <w:tc>
          <w:tcPr>
            <w:tcW w:w="7448" w:type="dxa"/>
            <w:shd w:val="clear" w:color="auto" w:fill="auto"/>
            <w:hideMark/>
          </w:tcPr>
          <w:p w:rsidR="000208F4" w:rsidRDefault="000208F4" w:rsidP="00F81A7E">
            <w:r>
              <w:t>Субвенции бюджетам городских округов области на осуществление органами местного самоуправления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0208F4" w:rsidRDefault="000208F4" w:rsidP="00F81A7E">
            <w:pPr>
              <w:jc w:val="right"/>
            </w:pPr>
            <w:r>
              <w:t>1 392,2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0208F4" w:rsidRDefault="000208F4" w:rsidP="00F81A7E">
            <w:pPr>
              <w:jc w:val="right"/>
            </w:pPr>
            <w:r>
              <w:t>1 437,9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208F4" w:rsidRDefault="000208F4" w:rsidP="00F81A7E">
            <w:pPr>
              <w:jc w:val="right"/>
            </w:pPr>
            <w:r>
              <w:t>1 483,2</w:t>
            </w:r>
          </w:p>
        </w:tc>
      </w:tr>
      <w:tr w:rsidR="000208F4" w:rsidTr="000208F4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0208F4" w:rsidRDefault="000208F4" w:rsidP="00F81A7E">
            <w:pPr>
              <w:jc w:val="center"/>
            </w:pPr>
            <w:r>
              <w:t xml:space="preserve">2 02 30024 04 0009 150 </w:t>
            </w:r>
          </w:p>
        </w:tc>
        <w:tc>
          <w:tcPr>
            <w:tcW w:w="7448" w:type="dxa"/>
            <w:shd w:val="clear" w:color="auto" w:fill="auto"/>
            <w:hideMark/>
          </w:tcPr>
          <w:p w:rsidR="000208F4" w:rsidRDefault="000208F4" w:rsidP="00F81A7E">
            <w:r>
              <w:t>Субвенции бюджетам городских округов области на 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0208F4" w:rsidRDefault="000208F4" w:rsidP="00F81A7E">
            <w:pPr>
              <w:jc w:val="right"/>
            </w:pPr>
            <w:r>
              <w:t>16 193,6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0208F4" w:rsidRDefault="000208F4" w:rsidP="00F81A7E">
            <w:pPr>
              <w:jc w:val="right"/>
            </w:pPr>
            <w:r>
              <w:t>16 749,3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208F4" w:rsidRDefault="000208F4" w:rsidP="00F81A7E">
            <w:pPr>
              <w:jc w:val="right"/>
            </w:pPr>
            <w:r>
              <w:t>17 294,4</w:t>
            </w:r>
          </w:p>
        </w:tc>
      </w:tr>
      <w:tr w:rsidR="000208F4" w:rsidTr="000208F4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0208F4" w:rsidRDefault="000208F4" w:rsidP="00F81A7E">
            <w:pPr>
              <w:jc w:val="center"/>
            </w:pPr>
            <w:r>
              <w:t xml:space="preserve">2 02 30024 04 0010 150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0208F4" w:rsidRDefault="000208F4" w:rsidP="00F81A7E">
            <w:r>
              <w:t>Субвенции бюджетам городских округов области на осуществление органами местного самоуправления государственных полномочий по организации предоставления гражданам субсидий на оплату жилого помещения и коммунальных услуг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0208F4" w:rsidRDefault="000208F4" w:rsidP="00F81A7E">
            <w:pPr>
              <w:jc w:val="right"/>
            </w:pPr>
            <w:r>
              <w:t>18 608,2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0208F4" w:rsidRDefault="000208F4" w:rsidP="00F81A7E">
            <w:pPr>
              <w:jc w:val="right"/>
            </w:pPr>
            <w:r>
              <w:t>19 141,0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208F4" w:rsidRDefault="000208F4" w:rsidP="00F81A7E">
            <w:pPr>
              <w:jc w:val="right"/>
            </w:pPr>
            <w:r>
              <w:t>19 692,2</w:t>
            </w:r>
          </w:p>
        </w:tc>
      </w:tr>
      <w:tr w:rsidR="000208F4" w:rsidTr="000208F4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0208F4" w:rsidRDefault="000208F4" w:rsidP="00F81A7E">
            <w:pPr>
              <w:jc w:val="center"/>
            </w:pPr>
            <w:r>
              <w:t xml:space="preserve">2 02 30024 04 0011 150 </w:t>
            </w:r>
          </w:p>
        </w:tc>
        <w:tc>
          <w:tcPr>
            <w:tcW w:w="7448" w:type="dxa"/>
            <w:shd w:val="clear" w:color="auto" w:fill="auto"/>
            <w:hideMark/>
          </w:tcPr>
          <w:p w:rsidR="000208F4" w:rsidRDefault="000208F4" w:rsidP="00F81A7E">
            <w:r>
              <w:t>Субвенции бюджетам городских округов области на 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0208F4" w:rsidRDefault="000208F4" w:rsidP="00F81A7E">
            <w:pPr>
              <w:jc w:val="right"/>
            </w:pPr>
            <w:r>
              <w:t>1 951,2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0208F4" w:rsidRDefault="000208F4" w:rsidP="00F81A7E">
            <w:pPr>
              <w:jc w:val="right"/>
            </w:pPr>
            <w:r>
              <w:t>2 012,1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208F4" w:rsidRDefault="000208F4" w:rsidP="00F81A7E">
            <w:pPr>
              <w:jc w:val="right"/>
            </w:pPr>
            <w:r>
              <w:t>2 073,5</w:t>
            </w:r>
          </w:p>
        </w:tc>
      </w:tr>
      <w:tr w:rsidR="000208F4" w:rsidTr="000208F4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0208F4" w:rsidRDefault="000208F4" w:rsidP="00F81A7E">
            <w:pPr>
              <w:jc w:val="center"/>
            </w:pPr>
            <w:r>
              <w:t xml:space="preserve">2 02 30024 04 0012 150 </w:t>
            </w:r>
          </w:p>
        </w:tc>
        <w:tc>
          <w:tcPr>
            <w:tcW w:w="7448" w:type="dxa"/>
            <w:shd w:val="clear" w:color="auto" w:fill="auto"/>
            <w:hideMark/>
          </w:tcPr>
          <w:p w:rsidR="000208F4" w:rsidRDefault="000208F4" w:rsidP="00F81A7E">
            <w:r>
              <w:t>Субвенции бюджетам городских округов области на 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0208F4" w:rsidRDefault="000208F4" w:rsidP="00F81A7E">
            <w:pPr>
              <w:jc w:val="right"/>
            </w:pPr>
            <w:r>
              <w:t>8 132,2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0208F4" w:rsidRDefault="000208F4" w:rsidP="00F81A7E">
            <w:pPr>
              <w:jc w:val="right"/>
            </w:pPr>
            <w:r>
              <w:t>7 602,9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208F4" w:rsidRDefault="000208F4" w:rsidP="00F81A7E">
            <w:pPr>
              <w:jc w:val="right"/>
            </w:pPr>
            <w:r>
              <w:t>6 950,7</w:t>
            </w:r>
          </w:p>
        </w:tc>
      </w:tr>
      <w:tr w:rsidR="000208F4" w:rsidTr="000208F4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0208F4" w:rsidRDefault="000208F4" w:rsidP="00F81A7E">
            <w:pPr>
              <w:jc w:val="center"/>
            </w:pPr>
            <w:r>
              <w:t xml:space="preserve">2 02 30024 04 0014 150 </w:t>
            </w:r>
          </w:p>
        </w:tc>
        <w:tc>
          <w:tcPr>
            <w:tcW w:w="7448" w:type="dxa"/>
            <w:shd w:val="clear" w:color="auto" w:fill="auto"/>
            <w:hideMark/>
          </w:tcPr>
          <w:p w:rsidR="000208F4" w:rsidRDefault="000208F4" w:rsidP="00F81A7E">
            <w:r>
              <w:t>Субвенции бюджетам городских округов области на компенсацию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0208F4" w:rsidRDefault="000208F4" w:rsidP="00F81A7E">
            <w:pPr>
              <w:jc w:val="right"/>
            </w:pPr>
            <w:r>
              <w:t>283 665,1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0208F4" w:rsidRDefault="000208F4" w:rsidP="00F81A7E">
            <w:pPr>
              <w:jc w:val="right"/>
            </w:pPr>
            <w:r>
              <w:t>276 804,4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208F4" w:rsidRDefault="000208F4" w:rsidP="00F81A7E">
            <w:pPr>
              <w:jc w:val="right"/>
            </w:pPr>
            <w:r>
              <w:t>252 728,3</w:t>
            </w:r>
          </w:p>
        </w:tc>
      </w:tr>
      <w:tr w:rsidR="000208F4" w:rsidTr="000208F4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0208F4" w:rsidRDefault="000208F4" w:rsidP="00F81A7E">
            <w:pPr>
              <w:jc w:val="center"/>
            </w:pPr>
            <w:r>
              <w:lastRenderedPageBreak/>
              <w:t xml:space="preserve">2 02 30024 04 0015 150 </w:t>
            </w:r>
          </w:p>
        </w:tc>
        <w:tc>
          <w:tcPr>
            <w:tcW w:w="7448" w:type="dxa"/>
            <w:shd w:val="clear" w:color="auto" w:fill="auto"/>
            <w:hideMark/>
          </w:tcPr>
          <w:p w:rsidR="000208F4" w:rsidRDefault="000208F4" w:rsidP="00F81A7E">
            <w:r>
              <w:t>Субвенции бюджетам городских округов области на осуществление органами местного самоуправления отдельных государственных полномочий по государственному управлению охраной труда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0208F4" w:rsidRDefault="000208F4" w:rsidP="00F81A7E">
            <w:pPr>
              <w:jc w:val="right"/>
            </w:pPr>
            <w:r>
              <w:t>927,3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0208F4" w:rsidRDefault="000208F4" w:rsidP="00F81A7E">
            <w:pPr>
              <w:jc w:val="right"/>
            </w:pPr>
            <w:r>
              <w:t>957,8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208F4" w:rsidRDefault="000208F4" w:rsidP="00F81A7E">
            <w:pPr>
              <w:jc w:val="right"/>
            </w:pPr>
            <w:r>
              <w:t>988,2</w:t>
            </w:r>
          </w:p>
        </w:tc>
      </w:tr>
      <w:tr w:rsidR="000208F4" w:rsidTr="000208F4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0208F4" w:rsidRDefault="000208F4" w:rsidP="00F81A7E">
            <w:pPr>
              <w:jc w:val="center"/>
            </w:pPr>
            <w:r>
              <w:t xml:space="preserve">2 02 30024 04 0016 150 </w:t>
            </w:r>
          </w:p>
        </w:tc>
        <w:tc>
          <w:tcPr>
            <w:tcW w:w="7448" w:type="dxa"/>
            <w:shd w:val="clear" w:color="auto" w:fill="auto"/>
            <w:hideMark/>
          </w:tcPr>
          <w:p w:rsidR="000208F4" w:rsidRDefault="000208F4" w:rsidP="00F81A7E">
            <w:r>
              <w:t>Субвенции бюджетам городских округов области на осуществление органами местного самоуправления государственных полномочий по предоставлению гражданам субсидий на оплату жилого помещения и коммунальных услуг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0208F4" w:rsidRDefault="000208F4" w:rsidP="00F81A7E">
            <w:pPr>
              <w:jc w:val="right"/>
            </w:pPr>
            <w:r>
              <w:t>289 559,6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0208F4" w:rsidRDefault="000208F4" w:rsidP="00F81A7E">
            <w:pPr>
              <w:jc w:val="right"/>
            </w:pPr>
            <w:r>
              <w:t>300 273,3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208F4" w:rsidRDefault="000208F4" w:rsidP="00F81A7E">
            <w:pPr>
              <w:jc w:val="right"/>
            </w:pPr>
            <w:r>
              <w:t>311 383,4</w:t>
            </w:r>
          </w:p>
        </w:tc>
      </w:tr>
      <w:tr w:rsidR="000208F4" w:rsidTr="000208F4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0208F4" w:rsidRDefault="000208F4" w:rsidP="00F81A7E">
            <w:pPr>
              <w:jc w:val="center"/>
            </w:pPr>
            <w:r>
              <w:t xml:space="preserve">2 02 30024 04 0027 150 </w:t>
            </w:r>
          </w:p>
        </w:tc>
        <w:tc>
          <w:tcPr>
            <w:tcW w:w="7448" w:type="dxa"/>
            <w:shd w:val="clear" w:color="auto" w:fill="auto"/>
            <w:hideMark/>
          </w:tcPr>
          <w:p w:rsidR="000208F4" w:rsidRDefault="000208F4" w:rsidP="00F81A7E">
            <w:r>
              <w:t>Субвенции бюджетам городских округов области на 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0208F4" w:rsidRDefault="000208F4" w:rsidP="00F81A7E">
            <w:pPr>
              <w:jc w:val="right"/>
            </w:pPr>
            <w:r>
              <w:t>76 114,6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0208F4" w:rsidRDefault="000208F4" w:rsidP="00F81A7E">
            <w:pPr>
              <w:jc w:val="right"/>
            </w:pPr>
            <w:r>
              <w:t>76 114,6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208F4" w:rsidRDefault="000208F4" w:rsidP="00F81A7E">
            <w:pPr>
              <w:jc w:val="right"/>
            </w:pPr>
            <w:r>
              <w:t>76 114,6</w:t>
            </w:r>
          </w:p>
        </w:tc>
      </w:tr>
      <w:tr w:rsidR="000208F4" w:rsidTr="000208F4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0208F4" w:rsidRDefault="000208F4" w:rsidP="00F81A7E">
            <w:pPr>
              <w:jc w:val="center"/>
            </w:pPr>
            <w:r>
              <w:t xml:space="preserve">2 02 30024 04 0028 150 </w:t>
            </w:r>
          </w:p>
        </w:tc>
        <w:tc>
          <w:tcPr>
            <w:tcW w:w="7448" w:type="dxa"/>
            <w:shd w:val="clear" w:color="auto" w:fill="auto"/>
            <w:hideMark/>
          </w:tcPr>
          <w:p w:rsidR="000208F4" w:rsidRDefault="000208F4" w:rsidP="00F81A7E">
            <w:r>
              <w:t>Субвенции бюджетам городских округов области на 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0208F4" w:rsidRDefault="000208F4" w:rsidP="00F81A7E">
            <w:pPr>
              <w:jc w:val="right"/>
            </w:pPr>
            <w:r>
              <w:t>19 070,1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0208F4" w:rsidRDefault="000208F4" w:rsidP="00F81A7E">
            <w:pPr>
              <w:jc w:val="right"/>
            </w:pPr>
            <w:r>
              <w:t>19 070,1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208F4" w:rsidRDefault="000208F4" w:rsidP="00F81A7E">
            <w:pPr>
              <w:jc w:val="right"/>
            </w:pPr>
            <w:r>
              <w:t>19 070,1</w:t>
            </w:r>
          </w:p>
        </w:tc>
      </w:tr>
      <w:tr w:rsidR="000208F4" w:rsidTr="000208F4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0208F4" w:rsidRDefault="000208F4" w:rsidP="00F81A7E">
            <w:pPr>
              <w:jc w:val="center"/>
            </w:pPr>
            <w:r>
              <w:t xml:space="preserve">2 02 30024 04 0029 150 </w:t>
            </w:r>
          </w:p>
        </w:tc>
        <w:tc>
          <w:tcPr>
            <w:tcW w:w="7448" w:type="dxa"/>
            <w:shd w:val="clear" w:color="auto" w:fill="auto"/>
            <w:hideMark/>
          </w:tcPr>
          <w:p w:rsidR="000208F4" w:rsidRDefault="000208F4" w:rsidP="00F81A7E">
            <w:r>
              <w:t>Субвенции бюджетам городских округов области на 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и частичному финансированию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0208F4" w:rsidRDefault="000208F4" w:rsidP="00F81A7E">
            <w:pPr>
              <w:jc w:val="right"/>
            </w:pPr>
            <w:r>
              <w:t>7 154,2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0208F4" w:rsidRDefault="000208F4" w:rsidP="00F81A7E">
            <w:pPr>
              <w:jc w:val="right"/>
            </w:pPr>
            <w:r>
              <w:t>7 399,7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208F4" w:rsidRDefault="000208F4" w:rsidP="00F81A7E">
            <w:pPr>
              <w:jc w:val="right"/>
            </w:pPr>
            <w:r>
              <w:t>7 634,9</w:t>
            </w:r>
          </w:p>
        </w:tc>
      </w:tr>
      <w:tr w:rsidR="000208F4" w:rsidTr="000208F4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0208F4" w:rsidRDefault="000208F4" w:rsidP="00F81A7E">
            <w:pPr>
              <w:jc w:val="center"/>
            </w:pPr>
            <w:r>
              <w:t xml:space="preserve">2 02 30024 04 0037 150 </w:t>
            </w:r>
          </w:p>
        </w:tc>
        <w:tc>
          <w:tcPr>
            <w:tcW w:w="7448" w:type="dxa"/>
            <w:shd w:val="clear" w:color="auto" w:fill="auto"/>
            <w:hideMark/>
          </w:tcPr>
          <w:p w:rsidR="000208F4" w:rsidRDefault="000208F4" w:rsidP="00F81A7E">
            <w:r>
              <w:t>Субвенции бюджетам городских округов области на 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0208F4" w:rsidRDefault="000208F4" w:rsidP="00F81A7E">
            <w:pPr>
              <w:jc w:val="right"/>
            </w:pPr>
            <w:r>
              <w:t>1 678 716,6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0208F4" w:rsidRDefault="000208F4" w:rsidP="00F81A7E">
            <w:pPr>
              <w:jc w:val="right"/>
            </w:pPr>
            <w:r>
              <w:t>1 745 456,1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208F4" w:rsidRDefault="000208F4" w:rsidP="00F81A7E">
            <w:pPr>
              <w:jc w:val="right"/>
            </w:pPr>
            <w:r>
              <w:t>1 824 547,7</w:t>
            </w:r>
          </w:p>
        </w:tc>
      </w:tr>
      <w:tr w:rsidR="000208F4" w:rsidTr="000208F4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0208F4" w:rsidRDefault="000208F4" w:rsidP="00F81A7E">
            <w:pPr>
              <w:jc w:val="center"/>
            </w:pPr>
            <w:r>
              <w:lastRenderedPageBreak/>
              <w:t xml:space="preserve">2 02 30024 04 0038 150 </w:t>
            </w:r>
          </w:p>
        </w:tc>
        <w:tc>
          <w:tcPr>
            <w:tcW w:w="7448" w:type="dxa"/>
            <w:shd w:val="clear" w:color="auto" w:fill="auto"/>
            <w:hideMark/>
          </w:tcPr>
          <w:p w:rsidR="000208F4" w:rsidRDefault="000208F4" w:rsidP="00F81A7E">
            <w:r>
              <w:t>Субвенции бюджетам городских округов области на 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0208F4" w:rsidRDefault="000208F4" w:rsidP="00F81A7E">
            <w:pPr>
              <w:jc w:val="right"/>
            </w:pPr>
            <w:r>
              <w:t>631,4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0208F4" w:rsidRDefault="000208F4" w:rsidP="00F81A7E">
            <w:pPr>
              <w:jc w:val="right"/>
            </w:pPr>
            <w:r>
              <w:t>631,4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208F4" w:rsidRDefault="000208F4" w:rsidP="00F81A7E">
            <w:pPr>
              <w:jc w:val="right"/>
            </w:pPr>
            <w:r>
              <w:t>637,2</w:t>
            </w:r>
          </w:p>
        </w:tc>
      </w:tr>
      <w:tr w:rsidR="000208F4" w:rsidTr="000208F4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0208F4" w:rsidRDefault="000208F4" w:rsidP="00F81A7E">
            <w:pPr>
              <w:jc w:val="center"/>
            </w:pPr>
            <w:r>
              <w:t xml:space="preserve">2 02 30024 04 0039 150 </w:t>
            </w:r>
          </w:p>
        </w:tc>
        <w:tc>
          <w:tcPr>
            <w:tcW w:w="7448" w:type="dxa"/>
            <w:shd w:val="clear" w:color="auto" w:fill="auto"/>
            <w:hideMark/>
          </w:tcPr>
          <w:p w:rsidR="000208F4" w:rsidRDefault="000208F4" w:rsidP="00F81A7E">
            <w:r>
              <w:t>Субвенции бюджетам городских округов области на осуществление органами местного самоуправления отдельных государственных полномочий на организацию проведения мероприятий по отлову и содержанию безнадзорных животных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0208F4" w:rsidRDefault="000208F4" w:rsidP="00F81A7E">
            <w:pPr>
              <w:jc w:val="right"/>
            </w:pPr>
            <w:r>
              <w:t>32,5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0208F4" w:rsidRDefault="000208F4" w:rsidP="00F81A7E">
            <w:pPr>
              <w:jc w:val="right"/>
            </w:pPr>
            <w:r>
              <w:t>32,5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208F4" w:rsidRDefault="000208F4" w:rsidP="00F81A7E">
            <w:pPr>
              <w:jc w:val="right"/>
            </w:pPr>
            <w:r>
              <w:t>32,5</w:t>
            </w:r>
          </w:p>
        </w:tc>
      </w:tr>
      <w:tr w:rsidR="000208F4" w:rsidTr="000208F4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0208F4" w:rsidRDefault="000208F4" w:rsidP="00F81A7E">
            <w:pPr>
              <w:jc w:val="center"/>
            </w:pPr>
            <w:r>
              <w:t xml:space="preserve">2 02 30024 04 0040 150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0208F4" w:rsidRDefault="000208F4" w:rsidP="00F81A7E">
            <w:r>
              <w:t>Субвенции бюджетам городских округов области на проведение мероприятий по отлову и содержанию безнадзорных животных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0208F4" w:rsidRDefault="000208F4" w:rsidP="00F81A7E">
            <w:pPr>
              <w:jc w:val="right"/>
            </w:pPr>
            <w:r>
              <w:t>1 216,4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0208F4" w:rsidRDefault="000208F4" w:rsidP="00F81A7E">
            <w:pPr>
              <w:jc w:val="right"/>
            </w:pPr>
            <w:r>
              <w:t>1 216,4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208F4" w:rsidRDefault="000208F4" w:rsidP="00F81A7E">
            <w:pPr>
              <w:jc w:val="right"/>
            </w:pPr>
            <w:r>
              <w:t>1 216,4</w:t>
            </w:r>
          </w:p>
        </w:tc>
      </w:tr>
      <w:tr w:rsidR="000208F4" w:rsidTr="000208F4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0208F4" w:rsidRDefault="000208F4" w:rsidP="00F81A7E">
            <w:pPr>
              <w:jc w:val="center"/>
            </w:pPr>
            <w:r>
              <w:t xml:space="preserve">2 02 40000 00 0000 150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0208F4" w:rsidRDefault="000208F4" w:rsidP="00F81A7E">
            <w:r>
              <w:t xml:space="preserve">Иные межбюджетные трансферты  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0208F4" w:rsidRDefault="000208F4" w:rsidP="00F81A7E">
            <w:pPr>
              <w:jc w:val="right"/>
            </w:pPr>
            <w:r>
              <w:t>430 162,9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0208F4" w:rsidRDefault="000208F4" w:rsidP="00F81A7E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0208F4" w:rsidRDefault="000208F4" w:rsidP="00F81A7E">
            <w:pPr>
              <w:jc w:val="right"/>
            </w:pPr>
            <w:r>
              <w:t> </w:t>
            </w:r>
          </w:p>
        </w:tc>
      </w:tr>
      <w:tr w:rsidR="000208F4" w:rsidTr="000208F4">
        <w:trPr>
          <w:cantSplit/>
        </w:trPr>
        <w:tc>
          <w:tcPr>
            <w:tcW w:w="2594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0208F4" w:rsidRDefault="000208F4" w:rsidP="00F81A7E">
            <w:pPr>
              <w:jc w:val="center"/>
            </w:pPr>
            <w:r>
              <w:t xml:space="preserve">2 02 45159 04 0000 150 </w:t>
            </w:r>
          </w:p>
        </w:tc>
        <w:tc>
          <w:tcPr>
            <w:tcW w:w="7448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0208F4" w:rsidRDefault="000208F4" w:rsidP="00F81A7E">
            <w:r>
              <w:t>Межбюджетные трансферты, передаваемые бюджетам городских округов на создание в субъектах Российской Федерации дополнительных мест для детей в возрасте от 2 месяцев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1578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0208F4" w:rsidRDefault="000208F4" w:rsidP="00F81A7E">
            <w:pPr>
              <w:jc w:val="right"/>
            </w:pPr>
            <w:r>
              <w:t>430 162,9</w:t>
            </w:r>
          </w:p>
        </w:tc>
        <w:tc>
          <w:tcPr>
            <w:tcW w:w="158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0208F4" w:rsidRDefault="000208F4" w:rsidP="00F81A7E">
            <w:pPr>
              <w:jc w:val="right"/>
            </w:pPr>
            <w:r>
              <w:t> </w:t>
            </w:r>
          </w:p>
        </w:tc>
        <w:tc>
          <w:tcPr>
            <w:tcW w:w="1585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0208F4" w:rsidRDefault="000208F4" w:rsidP="00F81A7E">
            <w:pPr>
              <w:jc w:val="right"/>
            </w:pPr>
            <w:r>
              <w:t> </w:t>
            </w:r>
          </w:p>
        </w:tc>
      </w:tr>
      <w:tr w:rsidR="000208F4" w:rsidTr="000208F4">
        <w:trPr>
          <w:cantSplit/>
        </w:trPr>
        <w:tc>
          <w:tcPr>
            <w:tcW w:w="25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8F4" w:rsidRDefault="000208F4" w:rsidP="00F81A7E">
            <w:r>
              <w:t> </w:t>
            </w:r>
          </w:p>
        </w:tc>
        <w:tc>
          <w:tcPr>
            <w:tcW w:w="74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8F4" w:rsidRDefault="000208F4" w:rsidP="00F81A7E">
            <w:r>
              <w:t>ВСЕГО:</w:t>
            </w:r>
          </w:p>
        </w:tc>
        <w:tc>
          <w:tcPr>
            <w:tcW w:w="15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8F4" w:rsidRDefault="000208F4" w:rsidP="00F81A7E">
            <w:pPr>
              <w:jc w:val="right"/>
            </w:pPr>
            <w:r>
              <w:t>14 027 633,4</w:t>
            </w:r>
          </w:p>
        </w:tc>
        <w:tc>
          <w:tcPr>
            <w:tcW w:w="158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8F4" w:rsidRDefault="000208F4" w:rsidP="00F81A7E">
            <w:pPr>
              <w:jc w:val="right"/>
            </w:pPr>
            <w:r>
              <w:t>13 900 695,8</w:t>
            </w:r>
          </w:p>
        </w:tc>
        <w:tc>
          <w:tcPr>
            <w:tcW w:w="15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08F4" w:rsidRDefault="000208F4" w:rsidP="00F81A7E">
            <w:pPr>
              <w:jc w:val="right"/>
            </w:pPr>
            <w:r>
              <w:t>14 085 357,7</w:t>
            </w:r>
          </w:p>
        </w:tc>
      </w:tr>
      <w:tr w:rsidR="000208F4" w:rsidTr="000208F4">
        <w:trPr>
          <w:cantSplit/>
        </w:trPr>
        <w:tc>
          <w:tcPr>
            <w:tcW w:w="25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08F4" w:rsidRDefault="000208F4" w:rsidP="00F81A7E">
            <w:r>
              <w:t xml:space="preserve">  </w:t>
            </w:r>
          </w:p>
        </w:tc>
        <w:tc>
          <w:tcPr>
            <w:tcW w:w="74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08F4" w:rsidRDefault="000208F4" w:rsidP="00F81A7E"/>
        </w:tc>
        <w:tc>
          <w:tcPr>
            <w:tcW w:w="15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08F4" w:rsidRDefault="000208F4" w:rsidP="00F81A7E"/>
        </w:tc>
        <w:tc>
          <w:tcPr>
            <w:tcW w:w="3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08F4" w:rsidRDefault="000208F4" w:rsidP="00F81A7E"/>
        </w:tc>
        <w:tc>
          <w:tcPr>
            <w:tcW w:w="12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08F4" w:rsidRDefault="000208F4" w:rsidP="00F81A7E"/>
        </w:tc>
        <w:tc>
          <w:tcPr>
            <w:tcW w:w="15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08F4" w:rsidRDefault="000208F4" w:rsidP="00F81A7E"/>
        </w:tc>
      </w:tr>
      <w:tr w:rsidR="000208F4" w:rsidTr="000208F4">
        <w:trPr>
          <w:cantSplit/>
        </w:trPr>
        <w:tc>
          <w:tcPr>
            <w:tcW w:w="2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08F4" w:rsidRDefault="000208F4" w:rsidP="00F81A7E">
            <w:r>
              <w:t xml:space="preserve">  </w:t>
            </w:r>
          </w:p>
        </w:tc>
        <w:tc>
          <w:tcPr>
            <w:tcW w:w="7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08F4" w:rsidRDefault="000208F4" w:rsidP="00F81A7E"/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08F4" w:rsidRDefault="000208F4" w:rsidP="00F81A7E"/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08F4" w:rsidRDefault="000208F4" w:rsidP="00F81A7E"/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08F4" w:rsidRDefault="000208F4" w:rsidP="00F81A7E"/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08F4" w:rsidRDefault="000208F4" w:rsidP="00F81A7E"/>
        </w:tc>
      </w:tr>
    </w:tbl>
    <w:p w:rsidR="00E2598B" w:rsidRPr="000208F4" w:rsidRDefault="00E2598B" w:rsidP="000208F4"/>
    <w:sectPr w:rsidR="00E2598B" w:rsidRPr="000208F4" w:rsidSect="000208F4">
      <w:headerReference w:type="even" r:id="rId7"/>
      <w:headerReference w:type="default" r:id="rId8"/>
      <w:pgSz w:w="16838" w:h="11906" w:orient="landscape"/>
      <w:pgMar w:top="1134" w:right="1134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561E5" w:rsidRDefault="00F561E5" w:rsidP="000208F4">
      <w:r>
        <w:separator/>
      </w:r>
    </w:p>
  </w:endnote>
  <w:endnote w:type="continuationSeparator" w:id="1">
    <w:p w:rsidR="00F561E5" w:rsidRDefault="00F561E5" w:rsidP="000208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561E5" w:rsidRDefault="00F561E5" w:rsidP="000208F4">
      <w:r>
        <w:separator/>
      </w:r>
    </w:p>
  </w:footnote>
  <w:footnote w:type="continuationSeparator" w:id="1">
    <w:p w:rsidR="00F561E5" w:rsidRDefault="00F561E5" w:rsidP="000208F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08F4" w:rsidRDefault="005E1F6F" w:rsidP="00F32597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0208F4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0208F4" w:rsidRDefault="000208F4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08F4" w:rsidRDefault="005E1F6F" w:rsidP="00F32597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0208F4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782306">
      <w:rPr>
        <w:rStyle w:val="a7"/>
        <w:noProof/>
      </w:rPr>
      <w:t>7</w:t>
    </w:r>
    <w:r>
      <w:rPr>
        <w:rStyle w:val="a7"/>
      </w:rPr>
      <w:fldChar w:fldCharType="end"/>
    </w:r>
  </w:p>
  <w:p w:rsidR="000208F4" w:rsidRDefault="000208F4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FCA4E6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99746BF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8FAA6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3716CDD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D1A6579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FC812A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2006CF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1BD895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381607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FD0F4F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attachedTemplate r:id="rId1"/>
  <w:defaultTabStop w:val="708"/>
  <w:drawingGridHorizontalSpacing w:val="120"/>
  <w:displayHorizontalDrawingGridEvery w:val="2"/>
  <w:characterSpacingControl w:val="doNotCompress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/>
  <w:rsids>
    <w:rsidRoot w:val="000208F4"/>
    <w:rsid w:val="000208F4"/>
    <w:rsid w:val="002A55F2"/>
    <w:rsid w:val="002C3F39"/>
    <w:rsid w:val="005E1F6F"/>
    <w:rsid w:val="006808C6"/>
    <w:rsid w:val="00782306"/>
    <w:rsid w:val="0099761C"/>
    <w:rsid w:val="00A24CAF"/>
    <w:rsid w:val="00A93557"/>
    <w:rsid w:val="00AF0D42"/>
    <w:rsid w:val="00B912FD"/>
    <w:rsid w:val="00BA6406"/>
    <w:rsid w:val="00D46D13"/>
    <w:rsid w:val="00E1790A"/>
    <w:rsid w:val="00E2598B"/>
    <w:rsid w:val="00F561E5"/>
    <w:rsid w:val="00F640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640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0208F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0208F4"/>
  </w:style>
  <w:style w:type="paragraph" w:styleId="a5">
    <w:name w:val="footer"/>
    <w:basedOn w:val="a"/>
    <w:link w:val="a6"/>
    <w:uiPriority w:val="99"/>
    <w:semiHidden/>
    <w:unhideWhenUsed/>
    <w:rsid w:val="000208F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0208F4"/>
  </w:style>
  <w:style w:type="character" w:styleId="a7">
    <w:name w:val="page number"/>
    <w:basedOn w:val="a0"/>
    <w:uiPriority w:val="99"/>
    <w:semiHidden/>
    <w:unhideWhenUsed/>
    <w:rsid w:val="000208F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oNotRelyOnCSS/>
  <w:doNotOrganizeInFolder/>
  <w:doNotUseLongFileNames/>
  <w:pixelsPerInch w:val="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MKIN~1\AppData\Local\Temp\PlanningNormal.do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PlanningNormal</Template>
  <TotalTime>21</TotalTime>
  <Pages>7</Pages>
  <Words>2056</Words>
  <Characters>11721</Characters>
  <Application>Microsoft Office Word</Application>
  <DocSecurity>0</DocSecurity>
  <Lines>97</Lines>
  <Paragraphs>27</Paragraphs>
  <ScaleCrop>false</ScaleCrop>
  <Company/>
  <LinksUpToDate>false</LinksUpToDate>
  <CharactersWithSpaces>13750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SimkinaTU</dc:creator>
  <cp:lastModifiedBy>KalaevaEU</cp:lastModifiedBy>
  <cp:revision>4</cp:revision>
  <cp:lastPrinted>2018-12-03T12:35:00Z</cp:lastPrinted>
  <dcterms:created xsi:type="dcterms:W3CDTF">2018-12-03T12:31:00Z</dcterms:created>
  <dcterms:modified xsi:type="dcterms:W3CDTF">2018-12-06T07:18:00Z</dcterms:modified>
</cp:coreProperties>
</file>